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99D21E" w14:textId="6A685A5A" w:rsidR="008C7408" w:rsidRPr="00F219C2" w:rsidRDefault="008C7408" w:rsidP="008C7408">
      <w:pPr>
        <w:pStyle w:val="press0"/>
        <w:spacing w:before="300" w:beforeAutospacing="0" w:after="600" w:afterAutospacing="0"/>
        <w:ind w:right="13"/>
        <w:rPr>
          <w:rFonts w:ascii="Volvo Novum" w:hAnsi="Volvo Novum"/>
          <w:b/>
          <w:bCs/>
          <w:color w:val="000000" w:themeColor="text1"/>
          <w:sz w:val="20"/>
          <w:szCs w:val="20"/>
          <w:lang w:val="pt-PT"/>
        </w:rPr>
      </w:pPr>
      <w:r w:rsidRPr="00F219C2">
        <w:rPr>
          <w:rFonts w:ascii="Volvo Novum" w:hAnsi="Volvo Novum"/>
          <w:color w:val="000000" w:themeColor="text1"/>
          <w:sz w:val="20"/>
          <w:szCs w:val="20"/>
          <w:lang w:val="pt-PT"/>
        </w:rPr>
        <w:t xml:space="preserve">P R E S S E </w:t>
      </w:r>
      <w:r w:rsidR="00E97A5D">
        <w:rPr>
          <w:rFonts w:ascii="Volvo Novum" w:hAnsi="Volvo Novum"/>
          <w:color w:val="000000" w:themeColor="text1"/>
          <w:sz w:val="20"/>
          <w:szCs w:val="20"/>
          <w:lang w:val="pt-PT"/>
        </w:rPr>
        <w:t>I N F O R M A T i O N</w:t>
      </w:r>
      <w:r w:rsidRPr="00F219C2">
        <w:rPr>
          <w:rFonts w:ascii="Volvo Novum" w:hAnsi="Volvo Novum"/>
          <w:color w:val="000000" w:themeColor="text1"/>
          <w:sz w:val="20"/>
          <w:szCs w:val="20"/>
          <w:lang w:val="pt-PT"/>
        </w:rPr>
        <w:t xml:space="preserve"> </w:t>
      </w:r>
      <w:r w:rsidRPr="00132AC0">
        <w:rPr>
          <w:rFonts w:ascii="Volvo Novum" w:hAnsi="Volvo Novum"/>
          <w:b/>
          <w:bCs/>
          <w:color w:val="000000" w:themeColor="text1"/>
          <w:sz w:val="20"/>
          <w:szCs w:val="20"/>
          <w:lang w:val="pt-BR"/>
        </w:rPr>
        <w:t>                                    </w:t>
      </w:r>
    </w:p>
    <w:p w14:paraId="6929F739" w14:textId="03E107F9" w:rsidR="00866DE0" w:rsidRPr="008E2D35" w:rsidRDefault="002D77F5" w:rsidP="0B8B3C9C">
      <w:pPr>
        <w:rPr>
          <w:rFonts w:ascii="Volvo Novum Medium" w:eastAsiaTheme="majorEastAsia" w:hAnsi="Volvo Novum Medium" w:cstheme="majorBidi"/>
          <w:color w:val="000000" w:themeColor="text1"/>
          <w:sz w:val="36"/>
          <w:szCs w:val="36"/>
          <w:shd w:val="clear" w:color="auto" w:fill="FFFFFF"/>
          <w:lang w:val="de-DE"/>
        </w:rPr>
      </w:pPr>
      <w:r w:rsidRPr="008E2D35">
        <w:rPr>
          <w:rFonts w:ascii="Volvo Novum Medium" w:eastAsiaTheme="majorEastAsia" w:hAnsi="Volvo Novum Medium" w:cstheme="majorBidi"/>
          <w:color w:val="000000" w:themeColor="text1"/>
          <w:sz w:val="36"/>
          <w:szCs w:val="36"/>
          <w:shd w:val="clear" w:color="auto" w:fill="FFFFFF"/>
          <w:lang w:val="de-DE"/>
        </w:rPr>
        <w:t>Der aktualisierte Volvo</w:t>
      </w:r>
      <w:r w:rsidR="00651A67">
        <w:rPr>
          <w:rFonts w:ascii="Volvo Novum Medium" w:eastAsiaTheme="majorEastAsia" w:hAnsi="Volvo Novum Medium" w:cstheme="majorBidi"/>
          <w:color w:val="000000" w:themeColor="text1"/>
          <w:sz w:val="36"/>
          <w:szCs w:val="36"/>
          <w:shd w:val="clear" w:color="auto" w:fill="FFFFFF"/>
          <w:lang w:val="de-DE"/>
        </w:rPr>
        <w:t>-Bagger</w:t>
      </w:r>
      <w:r w:rsidRPr="008E2D35">
        <w:rPr>
          <w:rFonts w:ascii="Volvo Novum Medium" w:eastAsiaTheme="majorEastAsia" w:hAnsi="Volvo Novum Medium" w:cstheme="majorBidi"/>
          <w:color w:val="000000" w:themeColor="text1"/>
          <w:sz w:val="36"/>
          <w:szCs w:val="36"/>
          <w:shd w:val="clear" w:color="auto" w:fill="FFFFFF"/>
          <w:lang w:val="de-DE"/>
        </w:rPr>
        <w:t xml:space="preserve"> EC230 Electric bietet einen ganztägigen Betrieb</w:t>
      </w:r>
    </w:p>
    <w:p w14:paraId="590DF60E" w14:textId="06C25B01" w:rsidR="008C7408" w:rsidRPr="008E2D35" w:rsidRDefault="008C7408" w:rsidP="004F2F2F">
      <w:pPr>
        <w:rPr>
          <w:color w:val="000000" w:themeColor="text1"/>
          <w:sz w:val="22"/>
          <w:szCs w:val="22"/>
          <w:lang w:val="de-DE"/>
        </w:rPr>
      </w:pPr>
    </w:p>
    <w:p w14:paraId="3D8247D3" w14:textId="48063C68" w:rsidR="000C4C6B" w:rsidRPr="008E2D35" w:rsidRDefault="00F74A31" w:rsidP="008C7408">
      <w:pPr>
        <w:jc w:val="both"/>
        <w:rPr>
          <w:rFonts w:ascii="Volvo Novum Medium" w:hAnsi="Volvo Novum Medium"/>
          <w:color w:val="000000" w:themeColor="text1"/>
          <w:sz w:val="19"/>
          <w:szCs w:val="19"/>
          <w:lang w:val="de-DE"/>
        </w:rPr>
      </w:pPr>
      <w:r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Die </w:t>
      </w:r>
      <w:r w:rsidR="0093520D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fortschrittliche Technologie, die hinter der </w:t>
      </w:r>
      <w:r w:rsidR="002D77F5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neuen Generation des 23-Tonnen-Elektrobaggers EC230 von Volvo Construction Equipment (Volvo CE) </w:t>
      </w:r>
      <w:r w:rsidR="0093520D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>steht</w:t>
      </w:r>
      <w:r w:rsidR="00DF0592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, bietet den </w:t>
      </w:r>
      <w:r w:rsidR="002D77F5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Kunden </w:t>
      </w:r>
      <w:r w:rsidR="007133DC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die doppelte </w:t>
      </w:r>
      <w:r w:rsidR="00DF4C99">
        <w:rPr>
          <w:rFonts w:ascii="Volvo Novum Medium" w:hAnsi="Volvo Novum Medium"/>
          <w:color w:val="000000" w:themeColor="text1"/>
          <w:sz w:val="19"/>
          <w:szCs w:val="19"/>
          <w:lang w:val="de-DE"/>
        </w:rPr>
        <w:t>Batterie-Laufzeit i</w:t>
      </w:r>
      <w:r w:rsidR="007133DC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>m Vergleich zu seinem Vorgänger.</w:t>
      </w:r>
    </w:p>
    <w:p w14:paraId="1566B3B2" w14:textId="77777777" w:rsidR="00615BE9" w:rsidRPr="008E2D35" w:rsidRDefault="00615BE9" w:rsidP="008C7408">
      <w:pPr>
        <w:jc w:val="both"/>
        <w:rPr>
          <w:rFonts w:ascii="Volvo Novum Medium" w:hAnsi="Volvo Novum Medium"/>
          <w:color w:val="000000" w:themeColor="text1"/>
          <w:sz w:val="19"/>
          <w:szCs w:val="19"/>
          <w:lang w:val="de-DE"/>
        </w:rPr>
      </w:pPr>
    </w:p>
    <w:p w14:paraId="7DBFDDDE" w14:textId="44AF84DC" w:rsidR="00615BE9" w:rsidRDefault="00615BE9" w:rsidP="008C7408">
      <w:pPr>
        <w:jc w:val="both"/>
        <w:rPr>
          <w:rFonts w:ascii="Volvo Novum Medium" w:hAnsi="Volvo Novum Medium"/>
          <w:color w:val="000000" w:themeColor="text1"/>
          <w:sz w:val="19"/>
          <w:szCs w:val="19"/>
        </w:rPr>
      </w:pPr>
      <w:r w:rsidRPr="00483B5B">
        <w:rPr>
          <w:noProof/>
        </w:rPr>
        <w:drawing>
          <wp:inline distT="0" distB="0" distL="0" distR="0" wp14:anchorId="1C88C577" wp14:editId="55EDF158">
            <wp:extent cx="5760536" cy="3997695"/>
            <wp:effectExtent l="0" t="0" r="5715" b="3175"/>
            <wp:docPr id="1055909961" name="Picture 2" descr="A yellow and black construction vehicle in a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909961" name="Picture 2" descr="A yellow and black construction vehicle in a building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720" cy="3997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00A935" w14:textId="77777777" w:rsidR="00D12B62" w:rsidRPr="00D12B62" w:rsidRDefault="00D12B62" w:rsidP="67BFFB3E">
      <w:pPr>
        <w:jc w:val="both"/>
        <w:rPr>
          <w:rFonts w:ascii="Volvo Novum Medium" w:hAnsi="Volvo Novum Medium"/>
          <w:i/>
          <w:iCs/>
          <w:color w:val="000000" w:themeColor="text1"/>
          <w:sz w:val="19"/>
          <w:szCs w:val="19"/>
        </w:rPr>
      </w:pPr>
    </w:p>
    <w:p w14:paraId="04550360" w14:textId="4D4AD3B9" w:rsidR="00004A8B" w:rsidRPr="008E2D35" w:rsidRDefault="00A7218D" w:rsidP="000F261B">
      <w:pPr>
        <w:pStyle w:val="ListParagraph"/>
        <w:numPr>
          <w:ilvl w:val="0"/>
          <w:numId w:val="12"/>
        </w:numPr>
        <w:jc w:val="both"/>
        <w:rPr>
          <w:rFonts w:ascii="Volvo Novum Medium" w:hAnsi="Volvo Novum Medium"/>
          <w:color w:val="000000" w:themeColor="text1"/>
          <w:sz w:val="19"/>
          <w:szCs w:val="19"/>
          <w:lang w:val="de-DE"/>
        </w:rPr>
      </w:pPr>
      <w:r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Der aufgerüstete </w:t>
      </w:r>
      <w:r w:rsidR="003E117F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EC230 Electric ist jetzt in der Lage, einen ganzen Tag lang </w:t>
      </w:r>
      <w:r w:rsidR="00A31084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in einem mittelschweren bis schweren Einsatz </w:t>
      </w:r>
      <w:r w:rsidR="003E117F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mit einer einzigen Akkuladung zu arbeiten und </w:t>
      </w:r>
      <w:r w:rsidR="00DA6714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signalisiert </w:t>
      </w:r>
      <w:r w:rsidR="003E117F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damit eine </w:t>
      </w:r>
      <w:r w:rsidR="00C23AF5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bahnbrechende </w:t>
      </w:r>
      <w:r w:rsidR="003E117F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und nachhaltige </w:t>
      </w:r>
      <w:r w:rsidR="00C23AF5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>Entwicklung im schweren Baugewerbe</w:t>
      </w:r>
      <w:r w:rsidR="003E117F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>.</w:t>
      </w:r>
    </w:p>
    <w:p w14:paraId="4FC59A20" w14:textId="7F373764" w:rsidR="00123AB9" w:rsidRPr="008E2D35" w:rsidRDefault="00125745" w:rsidP="00123AB9">
      <w:pPr>
        <w:pStyle w:val="ListParagraph"/>
        <w:numPr>
          <w:ilvl w:val="0"/>
          <w:numId w:val="12"/>
        </w:numPr>
        <w:jc w:val="both"/>
        <w:rPr>
          <w:rFonts w:ascii="Volvo Novum Medium" w:hAnsi="Volvo Novum Medium"/>
          <w:color w:val="000000" w:themeColor="text1"/>
          <w:sz w:val="19"/>
          <w:szCs w:val="19"/>
          <w:lang w:val="de-DE"/>
        </w:rPr>
      </w:pPr>
      <w:r w:rsidRPr="008E2D35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Darüber hinaus </w:t>
      </w:r>
      <w:r w:rsidR="005D03DC" w:rsidRPr="008E2D35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kombiniert </w:t>
      </w:r>
      <w:r w:rsidRPr="008E2D35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der batterieelektrische Bagger </w:t>
      </w:r>
      <w:r w:rsidR="005D03DC" w:rsidRPr="008E2D35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modernste Funktionen und ein aktualisiertes Design mit verbesserter Effizienz, </w:t>
      </w:r>
      <w:r w:rsidR="00E01B98" w:rsidRPr="008E2D35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höherer </w:t>
      </w:r>
      <w:r w:rsidR="005D03DC" w:rsidRPr="008E2D35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Sicherheit und </w:t>
      </w:r>
      <w:r w:rsidR="4E50982E" w:rsidRPr="008E2D35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überragender </w:t>
      </w:r>
      <w:r w:rsidR="005D03DC" w:rsidRPr="008E2D35">
        <w:rPr>
          <w:rFonts w:ascii="Volvo Novum Medium" w:hAnsi="Volvo Novum Medium"/>
          <w:color w:val="000000" w:themeColor="text1"/>
          <w:sz w:val="19"/>
          <w:szCs w:val="19"/>
          <w:lang w:val="de-DE"/>
        </w:rPr>
        <w:t>Bedienerfreundlichkeit</w:t>
      </w:r>
      <w:r w:rsidR="00FA6BCB" w:rsidRPr="008E2D35">
        <w:rPr>
          <w:rFonts w:ascii="Volvo Novum Medium" w:hAnsi="Volvo Novum Medium"/>
          <w:color w:val="000000" w:themeColor="text1"/>
          <w:sz w:val="19"/>
          <w:szCs w:val="19"/>
          <w:lang w:val="de-DE"/>
        </w:rPr>
        <w:t>.</w:t>
      </w:r>
    </w:p>
    <w:p w14:paraId="676B4ECC" w14:textId="18ADAC20" w:rsidR="007133DC" w:rsidRPr="008E2D35" w:rsidRDefault="00DE02D5" w:rsidP="000F261B">
      <w:pPr>
        <w:pStyle w:val="ListParagraph"/>
        <w:numPr>
          <w:ilvl w:val="0"/>
          <w:numId w:val="12"/>
        </w:numPr>
        <w:jc w:val="both"/>
        <w:rPr>
          <w:rFonts w:ascii="Volvo Novum Medium" w:hAnsi="Volvo Novum Medium"/>
          <w:color w:val="000000" w:themeColor="text1"/>
          <w:sz w:val="19"/>
          <w:szCs w:val="19"/>
          <w:lang w:val="de-DE"/>
        </w:rPr>
      </w:pPr>
      <w:r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Die emissionsfreie Lösung für </w:t>
      </w:r>
      <w:r w:rsidR="0008013A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>mit</w:t>
      </w:r>
      <w:r w:rsidR="00A75FE9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>telschwere Baumaschinen</w:t>
      </w:r>
      <w:r w:rsidR="000C40D8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, die auf der Bauma 2025 zu sehen ist, </w:t>
      </w:r>
      <w:r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 xml:space="preserve">wird </w:t>
      </w:r>
      <w:r w:rsidR="000C40D8" w:rsidRPr="3F9E91AF">
        <w:rPr>
          <w:rFonts w:ascii="Volvo Novum Medium" w:hAnsi="Volvo Novum Medium"/>
          <w:color w:val="000000" w:themeColor="text1"/>
          <w:sz w:val="19"/>
          <w:szCs w:val="19"/>
          <w:lang w:val="de-DE"/>
        </w:rPr>
        <w:t>ab dem ersten Quartal 2025 für Kunden in Europa und Nordamerika eingeführt.</w:t>
      </w:r>
    </w:p>
    <w:p w14:paraId="6F7307A8" w14:textId="77777777" w:rsidR="007133DC" w:rsidRDefault="007133DC" w:rsidP="000F261B">
      <w:pPr>
        <w:pStyle w:val="ListParagraph"/>
        <w:numPr>
          <w:ilvl w:val="0"/>
          <w:numId w:val="0"/>
        </w:numPr>
        <w:ind w:left="720"/>
        <w:jc w:val="both"/>
        <w:rPr>
          <w:rFonts w:ascii="Volvo Novum Medium" w:hAnsi="Volvo Novum Medium"/>
          <w:color w:val="000000" w:themeColor="text1"/>
          <w:sz w:val="19"/>
          <w:szCs w:val="19"/>
          <w:lang w:val="de-DE"/>
        </w:rPr>
      </w:pPr>
    </w:p>
    <w:p w14:paraId="4BADCEE8" w14:textId="77777777" w:rsidR="000F261B" w:rsidRPr="008E2D35" w:rsidRDefault="000F261B" w:rsidP="000F261B">
      <w:pPr>
        <w:pStyle w:val="ListParagraph"/>
        <w:numPr>
          <w:ilvl w:val="0"/>
          <w:numId w:val="0"/>
        </w:numPr>
        <w:ind w:left="720"/>
        <w:jc w:val="both"/>
        <w:rPr>
          <w:rFonts w:ascii="Volvo Novum Medium" w:hAnsi="Volvo Novum Medium"/>
          <w:color w:val="000000" w:themeColor="text1"/>
          <w:sz w:val="19"/>
          <w:szCs w:val="19"/>
          <w:lang w:val="de-DE"/>
        </w:rPr>
      </w:pPr>
    </w:p>
    <w:p w14:paraId="4BBBCEB3" w14:textId="0ADE4389" w:rsidR="0084566F" w:rsidRPr="008E2D35" w:rsidRDefault="00294B3C" w:rsidP="00661468">
      <w:pPr>
        <w:jc w:val="both"/>
        <w:rPr>
          <w:color w:val="000000" w:themeColor="text1"/>
          <w:sz w:val="19"/>
          <w:szCs w:val="19"/>
          <w:lang w:val="de-DE"/>
        </w:rPr>
      </w:pPr>
      <w:r w:rsidRPr="3F9E91AF">
        <w:rPr>
          <w:color w:val="000000" w:themeColor="text1"/>
          <w:sz w:val="19"/>
          <w:szCs w:val="19"/>
          <w:lang w:val="de-DE"/>
        </w:rPr>
        <w:t xml:space="preserve">Die Markteinführung des aktualisierten EC230 Electric ist </w:t>
      </w:r>
      <w:r w:rsidR="00DA6714" w:rsidRPr="3F9E91AF">
        <w:rPr>
          <w:color w:val="000000" w:themeColor="text1"/>
          <w:sz w:val="19"/>
          <w:szCs w:val="19"/>
          <w:lang w:val="de-DE"/>
        </w:rPr>
        <w:t xml:space="preserve">ein wichtiger Meilenstein auf dem Weg zu nachhaltigen Baulösungen. Er </w:t>
      </w:r>
      <w:r w:rsidRPr="3F9E91AF">
        <w:rPr>
          <w:color w:val="000000" w:themeColor="text1"/>
          <w:sz w:val="19"/>
          <w:szCs w:val="19"/>
          <w:lang w:val="de-DE"/>
        </w:rPr>
        <w:t xml:space="preserve">bietet die gleiche robuste - und jetzt auch </w:t>
      </w:r>
      <w:r w:rsidR="000F261B">
        <w:rPr>
          <w:color w:val="000000" w:themeColor="text1"/>
          <w:sz w:val="19"/>
          <w:szCs w:val="19"/>
          <w:lang w:val="de-DE"/>
        </w:rPr>
        <w:t>tägliche Einsatzzeit</w:t>
      </w:r>
      <w:r w:rsidRPr="3F9E91AF">
        <w:rPr>
          <w:color w:val="000000" w:themeColor="text1"/>
          <w:sz w:val="19"/>
          <w:szCs w:val="19"/>
          <w:lang w:val="de-DE"/>
        </w:rPr>
        <w:t xml:space="preserve"> - Leistung wie sein Diesel-Pendant, jedoch mit den zusätzlichen Vorteilen: keine Abgasemissionen</w:t>
      </w:r>
      <w:r w:rsidR="0005013E" w:rsidRPr="3F9E91AF">
        <w:rPr>
          <w:color w:val="000000" w:themeColor="text1"/>
          <w:sz w:val="19"/>
          <w:szCs w:val="19"/>
          <w:lang w:val="de-DE"/>
        </w:rPr>
        <w:t xml:space="preserve">, </w:t>
      </w:r>
      <w:r w:rsidR="00D5596B" w:rsidRPr="3F9E91AF">
        <w:rPr>
          <w:color w:val="000000" w:themeColor="text1"/>
          <w:sz w:val="19"/>
          <w:szCs w:val="19"/>
          <w:lang w:val="de-DE"/>
        </w:rPr>
        <w:t>nahezu geräuschloser Betrieb</w:t>
      </w:r>
      <w:r w:rsidR="0005013E" w:rsidRPr="3F9E91AF">
        <w:rPr>
          <w:color w:val="000000" w:themeColor="text1"/>
          <w:sz w:val="19"/>
          <w:szCs w:val="19"/>
          <w:lang w:val="de-DE"/>
        </w:rPr>
        <w:t>, weniger Vibrationen und sofortiges Drehmoment</w:t>
      </w:r>
      <w:r w:rsidR="00D5596B" w:rsidRPr="3F9E91AF">
        <w:rPr>
          <w:color w:val="000000" w:themeColor="text1"/>
          <w:sz w:val="19"/>
          <w:szCs w:val="19"/>
          <w:lang w:val="de-DE"/>
        </w:rPr>
        <w:t xml:space="preserve">. </w:t>
      </w:r>
    </w:p>
    <w:p w14:paraId="2A937CDE" w14:textId="77777777" w:rsidR="0084566F" w:rsidRPr="008E2D35" w:rsidRDefault="0084566F" w:rsidP="00661468">
      <w:pPr>
        <w:jc w:val="both"/>
        <w:rPr>
          <w:color w:val="000000" w:themeColor="text1"/>
          <w:sz w:val="19"/>
          <w:szCs w:val="19"/>
          <w:lang w:val="de-DE"/>
        </w:rPr>
      </w:pPr>
    </w:p>
    <w:p w14:paraId="720CEF2A" w14:textId="0C134FF6" w:rsidR="0057389E" w:rsidRPr="008E2D35" w:rsidRDefault="60033279" w:rsidP="00661468">
      <w:pPr>
        <w:jc w:val="both"/>
        <w:rPr>
          <w:color w:val="000000" w:themeColor="text1"/>
          <w:sz w:val="19"/>
          <w:szCs w:val="19"/>
          <w:lang w:val="de-DE"/>
        </w:rPr>
      </w:pPr>
      <w:r w:rsidRPr="008E2D35">
        <w:rPr>
          <w:color w:val="000000" w:themeColor="text1"/>
          <w:sz w:val="19"/>
          <w:szCs w:val="19"/>
          <w:lang w:val="de-DE"/>
        </w:rPr>
        <w:t>Die mittelgroße Maschine</w:t>
      </w:r>
      <w:r w:rsidR="0084566F" w:rsidRPr="008E2D35">
        <w:rPr>
          <w:color w:val="000000" w:themeColor="text1"/>
          <w:sz w:val="19"/>
          <w:szCs w:val="19"/>
          <w:lang w:val="de-DE"/>
        </w:rPr>
        <w:t xml:space="preserve">, die sich bereits auf Baustellen in der ganzen Welt bewährt hat, kommt </w:t>
      </w:r>
      <w:r w:rsidR="00D5596B" w:rsidRPr="008E2D35">
        <w:rPr>
          <w:color w:val="000000" w:themeColor="text1"/>
          <w:sz w:val="19"/>
          <w:szCs w:val="19"/>
          <w:lang w:val="de-DE"/>
        </w:rPr>
        <w:t xml:space="preserve">als idealer Partner für mittlere bis schwere </w:t>
      </w:r>
      <w:r w:rsidR="00286D41" w:rsidRPr="008E2D35">
        <w:rPr>
          <w:color w:val="000000" w:themeColor="text1"/>
          <w:sz w:val="19"/>
          <w:szCs w:val="19"/>
          <w:lang w:val="de-DE"/>
        </w:rPr>
        <w:t xml:space="preserve">Anwendungen auf </w:t>
      </w:r>
      <w:r w:rsidR="0084566F" w:rsidRPr="008E2D35">
        <w:rPr>
          <w:color w:val="000000" w:themeColor="text1"/>
          <w:sz w:val="19"/>
          <w:szCs w:val="19"/>
          <w:lang w:val="de-DE"/>
        </w:rPr>
        <w:t>den Markt</w:t>
      </w:r>
      <w:r w:rsidR="00286D41" w:rsidRPr="008E2D35">
        <w:rPr>
          <w:color w:val="000000" w:themeColor="text1"/>
          <w:sz w:val="19"/>
          <w:szCs w:val="19"/>
          <w:lang w:val="de-DE"/>
        </w:rPr>
        <w:t>, z. B. im Baugewerbe, bei Abbrucharbeiten und im industriellen Materialumschlag.</w:t>
      </w:r>
    </w:p>
    <w:p w14:paraId="6F7AE9F4" w14:textId="77777777" w:rsidR="009E382D" w:rsidRPr="008E2D35" w:rsidRDefault="009E382D" w:rsidP="00661468">
      <w:pPr>
        <w:jc w:val="both"/>
        <w:rPr>
          <w:rFonts w:ascii="Volvo Novum Medium" w:hAnsi="Volvo Novum Medium"/>
          <w:color w:val="000000" w:themeColor="text1"/>
          <w:sz w:val="19"/>
          <w:szCs w:val="19"/>
          <w:lang w:val="de-DE"/>
        </w:rPr>
      </w:pPr>
    </w:p>
    <w:p w14:paraId="5140D53C" w14:textId="3620D154" w:rsidR="00DE17DF" w:rsidRPr="008E2D35" w:rsidRDefault="57BD0CE4" w:rsidP="00661468">
      <w:pPr>
        <w:jc w:val="both"/>
        <w:rPr>
          <w:color w:val="000000" w:themeColor="text1"/>
          <w:sz w:val="19"/>
          <w:szCs w:val="19"/>
          <w:lang w:val="de-DE"/>
        </w:rPr>
      </w:pPr>
      <w:r w:rsidRPr="008E2D35">
        <w:rPr>
          <w:color w:val="000000" w:themeColor="text1"/>
          <w:sz w:val="19"/>
          <w:szCs w:val="19"/>
          <w:lang w:val="de-DE"/>
        </w:rPr>
        <w:t>Kurt Deleu, Head of Product Management Excavators</w:t>
      </w:r>
      <w:r w:rsidR="00DE17DF" w:rsidRPr="008E2D35">
        <w:rPr>
          <w:color w:val="000000" w:themeColor="text1"/>
          <w:sz w:val="19"/>
          <w:szCs w:val="19"/>
          <w:lang w:val="de-DE"/>
        </w:rPr>
        <w:t xml:space="preserve">, </w:t>
      </w:r>
      <w:r w:rsidR="00B97185">
        <w:rPr>
          <w:color w:val="000000" w:themeColor="text1"/>
          <w:sz w:val="19"/>
          <w:szCs w:val="19"/>
          <w:lang w:val="de-DE"/>
        </w:rPr>
        <w:t>erklärt</w:t>
      </w:r>
      <w:r w:rsidR="00DE17DF" w:rsidRPr="008E2D35">
        <w:rPr>
          <w:color w:val="000000" w:themeColor="text1"/>
          <w:sz w:val="19"/>
          <w:szCs w:val="19"/>
          <w:lang w:val="de-DE"/>
        </w:rPr>
        <w:t xml:space="preserve">: </w:t>
      </w:r>
      <w:r w:rsidR="00A7534F" w:rsidRPr="008E2D35">
        <w:rPr>
          <w:color w:val="000000" w:themeColor="text1"/>
          <w:sz w:val="19"/>
          <w:szCs w:val="19"/>
          <w:lang w:val="de-DE"/>
        </w:rPr>
        <w:t xml:space="preserve">"Unser </w:t>
      </w:r>
      <w:r w:rsidR="00351621" w:rsidRPr="008E2D35">
        <w:rPr>
          <w:color w:val="000000" w:themeColor="text1"/>
          <w:sz w:val="19"/>
          <w:szCs w:val="19"/>
          <w:lang w:val="de-DE"/>
        </w:rPr>
        <w:t xml:space="preserve">EC230 Electric </w:t>
      </w:r>
      <w:r w:rsidR="00C62CCD" w:rsidRPr="008E2D35">
        <w:rPr>
          <w:color w:val="000000" w:themeColor="text1"/>
          <w:sz w:val="19"/>
          <w:szCs w:val="19"/>
          <w:lang w:val="de-DE"/>
        </w:rPr>
        <w:t xml:space="preserve">der ersten Generation </w:t>
      </w:r>
      <w:r w:rsidR="00A7534F" w:rsidRPr="008E2D35">
        <w:rPr>
          <w:color w:val="000000" w:themeColor="text1"/>
          <w:sz w:val="19"/>
          <w:szCs w:val="19"/>
          <w:lang w:val="de-DE"/>
        </w:rPr>
        <w:t xml:space="preserve">lieferte wertvolle Kundeneinblicke und Marktrückmeldungen, die bei der Entwicklung dieses Modells der neuen Generation eine entscheidende Rolle gespielt haben. Mit einer verbesserten Laufzeit, fortschrittlichen Technologien und erweiterten Fähigkeiten </w:t>
      </w:r>
      <w:r w:rsidR="00C62CCD" w:rsidRPr="008E2D35">
        <w:rPr>
          <w:color w:val="000000" w:themeColor="text1"/>
          <w:sz w:val="19"/>
          <w:szCs w:val="19"/>
          <w:lang w:val="de-DE"/>
        </w:rPr>
        <w:t xml:space="preserve">baut </w:t>
      </w:r>
      <w:r w:rsidR="00A7534F" w:rsidRPr="008E2D35">
        <w:rPr>
          <w:color w:val="000000" w:themeColor="text1"/>
          <w:sz w:val="19"/>
          <w:szCs w:val="19"/>
          <w:lang w:val="de-DE"/>
        </w:rPr>
        <w:t xml:space="preserve">der neue und verbesserte EC230 Electric </w:t>
      </w:r>
      <w:r w:rsidR="00C62CCD" w:rsidRPr="008E2D35">
        <w:rPr>
          <w:color w:val="000000" w:themeColor="text1"/>
          <w:sz w:val="19"/>
          <w:szCs w:val="19"/>
          <w:lang w:val="de-DE"/>
        </w:rPr>
        <w:t xml:space="preserve">auf seinem starken Erbe auf, um Kunden und </w:t>
      </w:r>
      <w:r w:rsidR="005B1911">
        <w:rPr>
          <w:color w:val="000000" w:themeColor="text1"/>
          <w:sz w:val="19"/>
          <w:szCs w:val="19"/>
          <w:lang w:val="de-DE"/>
        </w:rPr>
        <w:t>Fahrern</w:t>
      </w:r>
      <w:r w:rsidR="00C62CCD" w:rsidRPr="008E2D35">
        <w:rPr>
          <w:color w:val="000000" w:themeColor="text1"/>
          <w:sz w:val="19"/>
          <w:szCs w:val="19"/>
          <w:lang w:val="de-DE"/>
        </w:rPr>
        <w:t xml:space="preserve"> gleichermaßen noch mehr Vorteile zu bieten."</w:t>
      </w:r>
    </w:p>
    <w:p w14:paraId="75250446" w14:textId="77777777" w:rsidR="0019025C" w:rsidRPr="008E2D35" w:rsidRDefault="0019025C" w:rsidP="00661468">
      <w:pPr>
        <w:jc w:val="both"/>
        <w:rPr>
          <w:color w:val="000000" w:themeColor="text1"/>
          <w:sz w:val="19"/>
          <w:szCs w:val="19"/>
          <w:lang w:val="de-DE"/>
        </w:rPr>
      </w:pPr>
    </w:p>
    <w:p w14:paraId="35CA4D6F" w14:textId="4D3CC347" w:rsidR="0019025C" w:rsidRDefault="0019025C" w:rsidP="00661468">
      <w:pPr>
        <w:jc w:val="both"/>
        <w:rPr>
          <w:color w:val="000000" w:themeColor="text1"/>
          <w:sz w:val="19"/>
          <w:szCs w:val="19"/>
          <w:lang w:val="en-GB"/>
        </w:rPr>
      </w:pPr>
      <w:r w:rsidRPr="0019025C">
        <w:rPr>
          <w:noProof/>
          <w:color w:val="000000" w:themeColor="text1"/>
          <w:sz w:val="19"/>
          <w:szCs w:val="19"/>
          <w:lang w:val="en-GB"/>
        </w:rPr>
        <w:drawing>
          <wp:inline distT="0" distB="0" distL="0" distR="0" wp14:anchorId="2F1C53A9" wp14:editId="43AAC111">
            <wp:extent cx="5760720" cy="3840480"/>
            <wp:effectExtent l="0" t="0" r="5080" b="0"/>
            <wp:docPr id="795126561" name="Picture 1" descr="A close-up of a yellow mach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126561" name="Picture 1" descr="A close-up of a yellow machine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EE34A" w14:textId="77777777" w:rsidR="009E382D" w:rsidRDefault="009E382D" w:rsidP="00661468">
      <w:pPr>
        <w:jc w:val="both"/>
        <w:rPr>
          <w:color w:val="000000" w:themeColor="text1"/>
          <w:sz w:val="19"/>
          <w:szCs w:val="19"/>
          <w:lang w:val="en-GB"/>
        </w:rPr>
      </w:pPr>
    </w:p>
    <w:p w14:paraId="702563E4" w14:textId="77777777" w:rsidR="00A41B47" w:rsidRPr="008E2D35" w:rsidRDefault="00A41B47" w:rsidP="00A41B47">
      <w:pPr>
        <w:jc w:val="both"/>
        <w:rPr>
          <w:rFonts w:ascii="Volvo Novum Medium" w:hAnsi="Volvo Novum Medium"/>
          <w:color w:val="000000" w:themeColor="text1"/>
          <w:sz w:val="19"/>
          <w:szCs w:val="19"/>
          <w:lang w:val="de-DE"/>
        </w:rPr>
      </w:pPr>
      <w:r w:rsidRPr="008E2D35">
        <w:rPr>
          <w:rFonts w:ascii="Volvo Novum Medium" w:hAnsi="Volvo Novum Medium"/>
          <w:color w:val="000000" w:themeColor="text1"/>
          <w:sz w:val="19"/>
          <w:szCs w:val="19"/>
          <w:lang w:val="de-DE"/>
        </w:rPr>
        <w:t>Aufbruch in eine neue Ära lang anhaltender Energie</w:t>
      </w:r>
    </w:p>
    <w:p w14:paraId="03866E75" w14:textId="77777777" w:rsidR="003A69F6" w:rsidRPr="008E2D35" w:rsidRDefault="003A69F6" w:rsidP="00661468">
      <w:pPr>
        <w:jc w:val="both"/>
        <w:rPr>
          <w:color w:val="000000" w:themeColor="text1"/>
          <w:sz w:val="19"/>
          <w:szCs w:val="19"/>
          <w:lang w:val="de-DE"/>
        </w:rPr>
      </w:pPr>
    </w:p>
    <w:p w14:paraId="5675369A" w14:textId="0B01C132" w:rsidR="00081E59" w:rsidRPr="008E2D35" w:rsidRDefault="00FA70CC" w:rsidP="00661468">
      <w:pPr>
        <w:jc w:val="both"/>
        <w:rPr>
          <w:color w:val="000000" w:themeColor="text1"/>
          <w:sz w:val="19"/>
          <w:szCs w:val="19"/>
          <w:lang w:val="de-DE"/>
        </w:rPr>
      </w:pPr>
      <w:r w:rsidRPr="008E2D35">
        <w:rPr>
          <w:color w:val="000000" w:themeColor="text1"/>
          <w:sz w:val="19"/>
          <w:szCs w:val="19"/>
          <w:lang w:val="de-DE"/>
        </w:rPr>
        <w:t xml:space="preserve">Mit einer verlängerten Laufzeit von 7-8 Stunden pro </w:t>
      </w:r>
      <w:r w:rsidR="007B1B46">
        <w:rPr>
          <w:color w:val="000000" w:themeColor="text1"/>
          <w:sz w:val="19"/>
          <w:szCs w:val="19"/>
          <w:lang w:val="de-DE"/>
        </w:rPr>
        <w:t>Aufladung</w:t>
      </w:r>
      <w:r w:rsidRPr="008E2D35">
        <w:rPr>
          <w:color w:val="000000" w:themeColor="text1"/>
          <w:sz w:val="19"/>
          <w:szCs w:val="19"/>
          <w:lang w:val="de-DE"/>
        </w:rPr>
        <w:t xml:space="preserve"> </w:t>
      </w:r>
      <w:r w:rsidR="0013234B" w:rsidRPr="008E2D35">
        <w:rPr>
          <w:color w:val="000000" w:themeColor="text1"/>
          <w:sz w:val="19"/>
          <w:szCs w:val="19"/>
          <w:lang w:val="de-DE"/>
        </w:rPr>
        <w:t xml:space="preserve">- angetrieben durch </w:t>
      </w:r>
      <w:r w:rsidR="00743647" w:rsidRPr="008E2D35">
        <w:rPr>
          <w:color w:val="000000" w:themeColor="text1"/>
          <w:sz w:val="19"/>
          <w:szCs w:val="19"/>
          <w:lang w:val="de-DE"/>
        </w:rPr>
        <w:t xml:space="preserve">die </w:t>
      </w:r>
      <w:r w:rsidR="0013234B" w:rsidRPr="008E2D35">
        <w:rPr>
          <w:color w:val="000000" w:themeColor="text1"/>
          <w:sz w:val="19"/>
          <w:szCs w:val="19"/>
          <w:lang w:val="de-DE"/>
        </w:rPr>
        <w:t xml:space="preserve">600-V-Lithium-Ionen-Batterie mit einer Kapazität von 450 </w:t>
      </w:r>
      <w:r w:rsidR="006D0ACB" w:rsidRPr="008E2D35">
        <w:rPr>
          <w:color w:val="000000" w:themeColor="text1"/>
          <w:sz w:val="19"/>
          <w:szCs w:val="19"/>
          <w:lang w:val="de-DE"/>
        </w:rPr>
        <w:t xml:space="preserve">kWh </w:t>
      </w:r>
      <w:r w:rsidR="0013234B" w:rsidRPr="008E2D35">
        <w:rPr>
          <w:color w:val="000000" w:themeColor="text1"/>
          <w:sz w:val="19"/>
          <w:szCs w:val="19"/>
          <w:lang w:val="de-DE"/>
        </w:rPr>
        <w:t xml:space="preserve">- </w:t>
      </w:r>
      <w:r w:rsidRPr="008E2D35">
        <w:rPr>
          <w:color w:val="000000" w:themeColor="text1"/>
          <w:sz w:val="19"/>
          <w:szCs w:val="19"/>
          <w:lang w:val="de-DE"/>
        </w:rPr>
        <w:t xml:space="preserve">können die </w:t>
      </w:r>
      <w:r w:rsidR="0048358B">
        <w:rPr>
          <w:color w:val="000000" w:themeColor="text1"/>
          <w:sz w:val="19"/>
          <w:szCs w:val="19"/>
          <w:lang w:val="de-DE"/>
        </w:rPr>
        <w:t>Fahrer</w:t>
      </w:r>
      <w:r w:rsidRPr="008E2D35">
        <w:rPr>
          <w:color w:val="000000" w:themeColor="text1"/>
          <w:sz w:val="19"/>
          <w:szCs w:val="19"/>
          <w:lang w:val="de-DE"/>
        </w:rPr>
        <w:t xml:space="preserve"> jetzt einen ganzen Tag lang ohne Unterbrechung arbeiten, was ihn ideal für lärmempfindliche und umweltbelastete </w:t>
      </w:r>
      <w:r w:rsidR="0048358B">
        <w:rPr>
          <w:color w:val="000000" w:themeColor="text1"/>
          <w:sz w:val="19"/>
          <w:szCs w:val="19"/>
          <w:lang w:val="de-DE"/>
        </w:rPr>
        <w:t>Einsätze</w:t>
      </w:r>
      <w:r w:rsidRPr="008E2D35">
        <w:rPr>
          <w:color w:val="000000" w:themeColor="text1"/>
          <w:sz w:val="19"/>
          <w:szCs w:val="19"/>
          <w:lang w:val="de-DE"/>
        </w:rPr>
        <w:t xml:space="preserve"> macht. </w:t>
      </w:r>
    </w:p>
    <w:p w14:paraId="01B8AAC8" w14:textId="77777777" w:rsidR="00081E59" w:rsidRPr="008E2D35" w:rsidRDefault="00081E59" w:rsidP="00661468">
      <w:pPr>
        <w:jc w:val="both"/>
        <w:rPr>
          <w:color w:val="000000" w:themeColor="text1"/>
          <w:sz w:val="19"/>
          <w:szCs w:val="19"/>
          <w:lang w:val="de-DE"/>
        </w:rPr>
      </w:pPr>
    </w:p>
    <w:p w14:paraId="06258DB5" w14:textId="04DC2188" w:rsidR="003A69F6" w:rsidRPr="008E2D35" w:rsidRDefault="00F559B7" w:rsidP="00661468">
      <w:pPr>
        <w:jc w:val="both"/>
        <w:rPr>
          <w:color w:val="000000" w:themeColor="text1"/>
          <w:sz w:val="19"/>
          <w:szCs w:val="19"/>
          <w:lang w:val="de-DE"/>
        </w:rPr>
      </w:pPr>
      <w:r w:rsidRPr="008E2D35">
        <w:rPr>
          <w:color w:val="000000" w:themeColor="text1"/>
          <w:sz w:val="19"/>
          <w:szCs w:val="19"/>
          <w:lang w:val="de-DE"/>
        </w:rPr>
        <w:t xml:space="preserve">Darüber hinaus </w:t>
      </w:r>
      <w:r w:rsidR="009E382D" w:rsidRPr="008E2D35">
        <w:rPr>
          <w:color w:val="000000" w:themeColor="text1"/>
          <w:sz w:val="19"/>
          <w:szCs w:val="19"/>
          <w:lang w:val="de-DE"/>
        </w:rPr>
        <w:t>sorgt eine Motorspitzenleistung von 160 kW für eine Leistung, die mit der von Dieselbaggern vergleichbar ist, während die Batterie mit einem 250-kW-Ladegerät in nur 1 Stunde zu 80 % aufgeladen werden kann.</w:t>
      </w:r>
    </w:p>
    <w:p w14:paraId="540FE63C" w14:textId="77777777" w:rsidR="00081E59" w:rsidRPr="008E2D35" w:rsidRDefault="00081E59" w:rsidP="00661468">
      <w:pPr>
        <w:jc w:val="both"/>
        <w:rPr>
          <w:color w:val="000000" w:themeColor="text1"/>
          <w:sz w:val="19"/>
          <w:szCs w:val="19"/>
          <w:lang w:val="de-DE"/>
        </w:rPr>
      </w:pPr>
    </w:p>
    <w:p w14:paraId="05CF60D5" w14:textId="6E8924CD" w:rsidR="00081E59" w:rsidRPr="008E2D35" w:rsidRDefault="00F559B7" w:rsidP="00661468">
      <w:pPr>
        <w:jc w:val="both"/>
        <w:rPr>
          <w:color w:val="000000" w:themeColor="text1"/>
          <w:sz w:val="19"/>
          <w:szCs w:val="19"/>
          <w:lang w:val="de-DE"/>
        </w:rPr>
      </w:pPr>
      <w:r w:rsidRPr="008E2D35">
        <w:rPr>
          <w:color w:val="000000" w:themeColor="text1"/>
          <w:sz w:val="19"/>
          <w:szCs w:val="19"/>
          <w:lang w:val="de-DE"/>
        </w:rPr>
        <w:t xml:space="preserve">Der hydraulische Wirkungsgrad </w:t>
      </w:r>
      <w:r w:rsidR="006B6CDA" w:rsidRPr="008E2D35">
        <w:rPr>
          <w:color w:val="000000" w:themeColor="text1"/>
          <w:sz w:val="19"/>
          <w:szCs w:val="19"/>
          <w:lang w:val="de-DE"/>
        </w:rPr>
        <w:t xml:space="preserve">wurde ebenfalls </w:t>
      </w:r>
      <w:r w:rsidRPr="008E2D35">
        <w:rPr>
          <w:color w:val="000000" w:themeColor="text1"/>
          <w:sz w:val="19"/>
          <w:szCs w:val="19"/>
          <w:lang w:val="de-DE"/>
        </w:rPr>
        <w:t xml:space="preserve">um 10 % verbessert, und in Verbindung mit zusätzlichen Funktionen wie Volvo Active Control, On-Board-Weighing </w:t>
      </w:r>
      <w:r w:rsidR="006B6CDA" w:rsidRPr="008E2D35">
        <w:rPr>
          <w:color w:val="000000" w:themeColor="text1"/>
          <w:sz w:val="19"/>
          <w:szCs w:val="19"/>
          <w:lang w:val="de-DE"/>
        </w:rPr>
        <w:t xml:space="preserve">und Dig Assist 2D und 3D </w:t>
      </w:r>
      <w:r w:rsidR="00CA6A48" w:rsidRPr="008E2D35">
        <w:rPr>
          <w:color w:val="000000" w:themeColor="text1"/>
          <w:sz w:val="19"/>
          <w:szCs w:val="19"/>
          <w:lang w:val="de-DE"/>
        </w:rPr>
        <w:t xml:space="preserve">bietet </w:t>
      </w:r>
      <w:r w:rsidR="006B6CDA" w:rsidRPr="008E2D35">
        <w:rPr>
          <w:color w:val="000000" w:themeColor="text1"/>
          <w:sz w:val="19"/>
          <w:szCs w:val="19"/>
          <w:lang w:val="de-DE"/>
        </w:rPr>
        <w:t xml:space="preserve">der </w:t>
      </w:r>
      <w:r w:rsidR="00DA51DF" w:rsidRPr="008E2D35">
        <w:rPr>
          <w:color w:val="000000" w:themeColor="text1"/>
          <w:sz w:val="19"/>
          <w:szCs w:val="19"/>
          <w:lang w:val="de-DE"/>
        </w:rPr>
        <w:t xml:space="preserve">Elektrobagger </w:t>
      </w:r>
      <w:r w:rsidR="00CA6A48" w:rsidRPr="008E2D35">
        <w:rPr>
          <w:color w:val="000000" w:themeColor="text1"/>
          <w:sz w:val="19"/>
          <w:szCs w:val="19"/>
          <w:lang w:val="de-DE"/>
        </w:rPr>
        <w:t xml:space="preserve">eine unvergleichliche Maschinenführung und -steuerung. Dies sorgt nicht nur für präziseres Graben, kürzere Zykluszeiten </w:t>
      </w:r>
      <w:r w:rsidR="00DA51DF" w:rsidRPr="008E2D35">
        <w:rPr>
          <w:color w:val="000000" w:themeColor="text1"/>
          <w:sz w:val="19"/>
          <w:szCs w:val="19"/>
          <w:lang w:val="de-DE"/>
        </w:rPr>
        <w:t xml:space="preserve">und geringere Ermüdung des Fahrers, sondern setzt auch </w:t>
      </w:r>
      <w:r w:rsidR="006B6CDA" w:rsidRPr="008E2D35">
        <w:rPr>
          <w:color w:val="000000" w:themeColor="text1"/>
          <w:sz w:val="19"/>
          <w:szCs w:val="19"/>
          <w:lang w:val="de-DE"/>
        </w:rPr>
        <w:t>einen neuen Standard für elektrische Leistung</w:t>
      </w:r>
      <w:r w:rsidR="00743647" w:rsidRPr="008E2D35">
        <w:rPr>
          <w:color w:val="000000" w:themeColor="text1"/>
          <w:sz w:val="19"/>
          <w:szCs w:val="19"/>
          <w:lang w:val="de-DE"/>
        </w:rPr>
        <w:t>, indem die Produktivität maximiert und gleichzeitig die Umweltbelastung minimiert wird.</w:t>
      </w:r>
    </w:p>
    <w:p w14:paraId="544A762E" w14:textId="77777777" w:rsidR="0057389E" w:rsidRPr="008E2D35" w:rsidRDefault="0057389E" w:rsidP="00661468">
      <w:pPr>
        <w:jc w:val="both"/>
        <w:rPr>
          <w:color w:val="000000" w:themeColor="text1"/>
          <w:sz w:val="19"/>
          <w:szCs w:val="19"/>
          <w:lang w:val="de-DE"/>
        </w:rPr>
      </w:pPr>
    </w:p>
    <w:p w14:paraId="14FEF1E4" w14:textId="41D8941D" w:rsidR="0057389E" w:rsidRPr="008E2D35" w:rsidRDefault="0057389E" w:rsidP="00661468">
      <w:pPr>
        <w:jc w:val="both"/>
        <w:rPr>
          <w:rFonts w:ascii="Volvo Novum Medium" w:hAnsi="Volvo Novum Medium"/>
          <w:color w:val="000000" w:themeColor="text1"/>
          <w:sz w:val="19"/>
          <w:szCs w:val="19"/>
          <w:lang w:val="de-DE"/>
        </w:rPr>
      </w:pPr>
      <w:r w:rsidRPr="008E2D35">
        <w:rPr>
          <w:rFonts w:ascii="Volvo Novum Medium" w:hAnsi="Volvo Novum Medium"/>
          <w:color w:val="000000" w:themeColor="text1"/>
          <w:sz w:val="19"/>
          <w:szCs w:val="19"/>
          <w:lang w:val="de-DE"/>
        </w:rPr>
        <w:t>Updates der neuen Generation</w:t>
      </w:r>
    </w:p>
    <w:p w14:paraId="0F4593E0" w14:textId="77777777" w:rsidR="000A0329" w:rsidRPr="008E2D35" w:rsidRDefault="000A0329" w:rsidP="00661468">
      <w:pPr>
        <w:jc w:val="both"/>
        <w:rPr>
          <w:color w:val="000000" w:themeColor="text1"/>
          <w:sz w:val="19"/>
          <w:szCs w:val="19"/>
          <w:lang w:val="de-DE"/>
        </w:rPr>
      </w:pPr>
    </w:p>
    <w:p w14:paraId="60B761D1" w14:textId="366B2B71" w:rsidR="000A0329" w:rsidRPr="00AF7937" w:rsidRDefault="000A0329" w:rsidP="00661468">
      <w:pPr>
        <w:jc w:val="both"/>
        <w:rPr>
          <w:color w:val="000000" w:themeColor="text1"/>
          <w:sz w:val="19"/>
          <w:szCs w:val="19"/>
          <w:lang w:val="de-DE"/>
        </w:rPr>
      </w:pPr>
      <w:r w:rsidRPr="008E2D35">
        <w:rPr>
          <w:color w:val="000000" w:themeColor="text1"/>
          <w:sz w:val="19"/>
          <w:szCs w:val="19"/>
          <w:lang w:val="de-DE"/>
        </w:rPr>
        <w:t xml:space="preserve">Aufbauend auf dem Erfolg seines Vorgängers </w:t>
      </w:r>
      <w:r w:rsidR="0005013E" w:rsidRPr="008E2D35">
        <w:rPr>
          <w:color w:val="000000" w:themeColor="text1"/>
          <w:sz w:val="19"/>
          <w:szCs w:val="19"/>
          <w:lang w:val="de-DE"/>
        </w:rPr>
        <w:t xml:space="preserve">übernimmt </w:t>
      </w:r>
      <w:r w:rsidRPr="008E2D35">
        <w:rPr>
          <w:color w:val="000000" w:themeColor="text1"/>
          <w:sz w:val="19"/>
          <w:szCs w:val="19"/>
          <w:lang w:val="de-DE"/>
        </w:rPr>
        <w:t xml:space="preserve">der </w:t>
      </w:r>
      <w:r w:rsidR="00640737" w:rsidRPr="008E2D35">
        <w:rPr>
          <w:color w:val="000000" w:themeColor="text1"/>
          <w:sz w:val="19"/>
          <w:szCs w:val="19"/>
          <w:lang w:val="de-DE"/>
        </w:rPr>
        <w:t xml:space="preserve">verbesserte </w:t>
      </w:r>
      <w:r w:rsidRPr="008E2D35">
        <w:rPr>
          <w:color w:val="000000" w:themeColor="text1"/>
          <w:sz w:val="19"/>
          <w:szCs w:val="19"/>
          <w:lang w:val="de-DE"/>
        </w:rPr>
        <w:t xml:space="preserve">EC230 Electric </w:t>
      </w:r>
      <w:r w:rsidR="0005013E" w:rsidRPr="008E2D35">
        <w:rPr>
          <w:color w:val="000000" w:themeColor="text1"/>
          <w:sz w:val="19"/>
          <w:szCs w:val="19"/>
          <w:lang w:val="de-DE"/>
        </w:rPr>
        <w:t xml:space="preserve">eine Reihe von </w:t>
      </w:r>
      <w:r w:rsidR="00AF7937">
        <w:rPr>
          <w:color w:val="000000" w:themeColor="text1"/>
          <w:sz w:val="19"/>
          <w:szCs w:val="19"/>
          <w:lang w:val="de-DE"/>
        </w:rPr>
        <w:t>Optimierungen</w:t>
      </w:r>
      <w:r w:rsidR="00640737" w:rsidRPr="008E2D35">
        <w:rPr>
          <w:color w:val="000000" w:themeColor="text1"/>
          <w:sz w:val="19"/>
          <w:szCs w:val="19"/>
          <w:lang w:val="de-DE"/>
        </w:rPr>
        <w:t xml:space="preserve">, die in der </w:t>
      </w:r>
      <w:hyperlink r:id="rId13" w:history="1">
        <w:r w:rsidR="00640737" w:rsidRPr="008E2D35">
          <w:rPr>
            <w:rStyle w:val="Hyperlink"/>
            <w:rFonts w:ascii="Volvo Novum" w:hAnsi="Volvo Novum"/>
            <w:sz w:val="19"/>
            <w:szCs w:val="19"/>
            <w:lang w:val="de-DE"/>
          </w:rPr>
          <w:t xml:space="preserve">neuen Baggergeneration </w:t>
        </w:r>
      </w:hyperlink>
      <w:r w:rsidR="00640737" w:rsidRPr="008E2D35">
        <w:rPr>
          <w:color w:val="000000" w:themeColor="text1"/>
          <w:sz w:val="19"/>
          <w:szCs w:val="19"/>
          <w:lang w:val="de-DE"/>
        </w:rPr>
        <w:t xml:space="preserve">von Volvo zu finden sind. </w:t>
      </w:r>
      <w:r w:rsidR="00640737" w:rsidRPr="00AF7937">
        <w:rPr>
          <w:color w:val="000000" w:themeColor="text1"/>
          <w:sz w:val="19"/>
          <w:szCs w:val="19"/>
          <w:lang w:val="de-DE"/>
        </w:rPr>
        <w:t>Dazu gehören</w:t>
      </w:r>
      <w:r w:rsidR="00A41B47" w:rsidRPr="00AF7937">
        <w:rPr>
          <w:color w:val="000000" w:themeColor="text1"/>
          <w:sz w:val="19"/>
          <w:szCs w:val="19"/>
          <w:lang w:val="de-DE"/>
        </w:rPr>
        <w:t>:</w:t>
      </w:r>
    </w:p>
    <w:p w14:paraId="39F1FF52" w14:textId="77777777" w:rsidR="0043298D" w:rsidRPr="00AF7937" w:rsidRDefault="0043298D" w:rsidP="00661468">
      <w:pPr>
        <w:jc w:val="both"/>
        <w:rPr>
          <w:color w:val="000000" w:themeColor="text1"/>
          <w:sz w:val="19"/>
          <w:szCs w:val="19"/>
          <w:lang w:val="de-DE"/>
        </w:rPr>
      </w:pPr>
    </w:p>
    <w:p w14:paraId="170D880D" w14:textId="34192675" w:rsidR="0043298D" w:rsidRPr="008E2D35" w:rsidRDefault="00D71C09" w:rsidP="00D71C09">
      <w:pPr>
        <w:pStyle w:val="ListParagraph"/>
        <w:numPr>
          <w:ilvl w:val="0"/>
          <w:numId w:val="13"/>
        </w:numPr>
        <w:jc w:val="both"/>
        <w:rPr>
          <w:color w:val="000000" w:themeColor="text1"/>
          <w:sz w:val="19"/>
          <w:szCs w:val="19"/>
          <w:lang w:val="de-DE"/>
        </w:rPr>
      </w:pPr>
      <w:r w:rsidRPr="008E2D35">
        <w:rPr>
          <w:color w:val="000000" w:themeColor="text1"/>
          <w:sz w:val="19"/>
          <w:szCs w:val="19"/>
          <w:lang w:val="de-DE"/>
        </w:rPr>
        <w:t xml:space="preserve">Ein </w:t>
      </w:r>
      <w:r w:rsidR="00C05A66">
        <w:rPr>
          <w:color w:val="000000" w:themeColor="text1"/>
          <w:sz w:val="19"/>
          <w:szCs w:val="19"/>
          <w:lang w:val="de-DE"/>
        </w:rPr>
        <w:t>ultimatives</w:t>
      </w:r>
      <w:r w:rsidRPr="008E2D35">
        <w:rPr>
          <w:color w:val="000000" w:themeColor="text1"/>
          <w:sz w:val="19"/>
          <w:szCs w:val="19"/>
          <w:lang w:val="de-DE"/>
        </w:rPr>
        <w:t xml:space="preserve"> Fahrerlebnis dank einer neu gestalteten Kabine mit mehr Platz, Komfort und Funktionalität</w:t>
      </w:r>
      <w:r w:rsidR="000D75DA" w:rsidRPr="008E2D35">
        <w:rPr>
          <w:color w:val="000000" w:themeColor="text1"/>
          <w:sz w:val="19"/>
          <w:szCs w:val="19"/>
          <w:lang w:val="de-DE"/>
        </w:rPr>
        <w:t xml:space="preserve">, </w:t>
      </w:r>
    </w:p>
    <w:p w14:paraId="3C973950" w14:textId="584D053B" w:rsidR="000D75DA" w:rsidRPr="008E2D35" w:rsidRDefault="000D75DA" w:rsidP="007560A5">
      <w:pPr>
        <w:pStyle w:val="ListParagraph"/>
        <w:numPr>
          <w:ilvl w:val="0"/>
          <w:numId w:val="13"/>
        </w:numPr>
        <w:jc w:val="both"/>
        <w:rPr>
          <w:color w:val="000000" w:themeColor="text1"/>
          <w:sz w:val="19"/>
          <w:szCs w:val="19"/>
          <w:lang w:val="de-DE"/>
        </w:rPr>
      </w:pPr>
      <w:r w:rsidRPr="008E2D35">
        <w:rPr>
          <w:color w:val="000000" w:themeColor="text1"/>
          <w:sz w:val="19"/>
          <w:szCs w:val="19"/>
          <w:lang w:val="de-DE"/>
        </w:rPr>
        <w:t>Ein intelligentes elektrohydraulisches System, das sanftere, präzisere Bewegungen des Auslegers, des Löffels und anderer Anbaugeräte ermöglicht, und</w:t>
      </w:r>
    </w:p>
    <w:p w14:paraId="5D852CA8" w14:textId="52959B1F" w:rsidR="000D75DA" w:rsidRPr="008E2D35" w:rsidRDefault="000D75DA" w:rsidP="007560A5">
      <w:pPr>
        <w:pStyle w:val="ListParagraph"/>
        <w:numPr>
          <w:ilvl w:val="0"/>
          <w:numId w:val="13"/>
        </w:numPr>
        <w:jc w:val="both"/>
        <w:rPr>
          <w:color w:val="000000" w:themeColor="text1"/>
          <w:sz w:val="19"/>
          <w:szCs w:val="19"/>
          <w:lang w:val="de-DE"/>
        </w:rPr>
      </w:pPr>
      <w:r w:rsidRPr="008E2D35">
        <w:rPr>
          <w:color w:val="000000" w:themeColor="text1"/>
          <w:sz w:val="19"/>
          <w:szCs w:val="19"/>
          <w:lang w:val="de-DE"/>
        </w:rPr>
        <w:t xml:space="preserve">Innovative Sicherheitsfunktionen wie </w:t>
      </w:r>
      <w:r w:rsidR="006D0ACB" w:rsidRPr="008E2D35">
        <w:rPr>
          <w:color w:val="000000" w:themeColor="text1"/>
          <w:sz w:val="19"/>
          <w:szCs w:val="19"/>
          <w:lang w:val="de-DE"/>
        </w:rPr>
        <w:t xml:space="preserve">HD Volvo </w:t>
      </w:r>
      <w:r w:rsidRPr="008E2D35">
        <w:rPr>
          <w:color w:val="000000" w:themeColor="text1"/>
          <w:sz w:val="19"/>
          <w:szCs w:val="19"/>
          <w:lang w:val="de-DE"/>
        </w:rPr>
        <w:t xml:space="preserve">Smart View mit </w:t>
      </w:r>
      <w:r w:rsidR="29306FAE" w:rsidRPr="008E2D35">
        <w:rPr>
          <w:color w:val="000000" w:themeColor="text1"/>
          <w:sz w:val="19"/>
          <w:szCs w:val="19"/>
          <w:lang w:val="de-DE"/>
        </w:rPr>
        <w:t xml:space="preserve">Personen- und </w:t>
      </w:r>
      <w:r w:rsidR="006D0ACB" w:rsidRPr="008E2D35">
        <w:rPr>
          <w:color w:val="000000" w:themeColor="text1"/>
          <w:sz w:val="19"/>
          <w:szCs w:val="19"/>
          <w:lang w:val="de-DE"/>
        </w:rPr>
        <w:t xml:space="preserve">Hindernisklassifizierung </w:t>
      </w:r>
      <w:r w:rsidRPr="008E2D35">
        <w:rPr>
          <w:color w:val="000000" w:themeColor="text1"/>
          <w:sz w:val="19"/>
          <w:szCs w:val="19"/>
          <w:lang w:val="de-DE"/>
        </w:rPr>
        <w:t xml:space="preserve">bieten dem Fahrer eine </w:t>
      </w:r>
      <w:r w:rsidR="00937A76" w:rsidRPr="008E2D35">
        <w:rPr>
          <w:color w:val="000000" w:themeColor="text1"/>
          <w:sz w:val="19"/>
          <w:szCs w:val="19"/>
          <w:lang w:val="de-DE"/>
        </w:rPr>
        <w:t>360°-Sicht° und Deep-Learning-Technologie zur Erkennung potenzieller Gefahren.</w:t>
      </w:r>
    </w:p>
    <w:p w14:paraId="01E4944C" w14:textId="77777777" w:rsidR="000056D0" w:rsidRPr="008E2D35" w:rsidRDefault="000056D0" w:rsidP="0002731E">
      <w:pPr>
        <w:jc w:val="both"/>
        <w:rPr>
          <w:color w:val="000000" w:themeColor="text1"/>
          <w:sz w:val="19"/>
          <w:szCs w:val="19"/>
          <w:lang w:val="de-DE"/>
        </w:rPr>
      </w:pPr>
    </w:p>
    <w:p w14:paraId="716BEA28" w14:textId="77777777" w:rsidR="00941BCA" w:rsidRDefault="000056D0" w:rsidP="0002731E">
      <w:pPr>
        <w:jc w:val="both"/>
        <w:rPr>
          <w:color w:val="000000" w:themeColor="text1"/>
          <w:sz w:val="19"/>
          <w:szCs w:val="19"/>
          <w:lang w:val="en-GB"/>
        </w:rPr>
      </w:pPr>
      <w:r w:rsidRPr="000056D0">
        <w:rPr>
          <w:noProof/>
          <w:color w:val="000000" w:themeColor="text1"/>
          <w:sz w:val="19"/>
          <w:szCs w:val="19"/>
          <w:lang w:val="en-GB"/>
        </w:rPr>
        <w:drawing>
          <wp:inline distT="0" distB="0" distL="0" distR="0" wp14:anchorId="6FCDA8C5" wp14:editId="78C85B00">
            <wp:extent cx="5760720" cy="3909695"/>
            <wp:effectExtent l="0" t="0" r="5080" b="1905"/>
            <wp:docPr id="966971097" name="Picture 1" descr="The inside of a vehic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971097" name="Picture 1" descr="The inside of a vehicle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B32D0" w14:textId="77777777" w:rsidR="00941BCA" w:rsidRDefault="00941BCA" w:rsidP="0002731E">
      <w:pPr>
        <w:jc w:val="both"/>
        <w:rPr>
          <w:color w:val="000000" w:themeColor="text1"/>
          <w:sz w:val="19"/>
          <w:szCs w:val="19"/>
          <w:lang w:val="en-GB"/>
        </w:rPr>
      </w:pPr>
    </w:p>
    <w:p w14:paraId="6A348655" w14:textId="173346B6" w:rsidR="00D600C0" w:rsidRDefault="00124904" w:rsidP="0002731E">
      <w:pPr>
        <w:jc w:val="both"/>
        <w:rPr>
          <w:color w:val="000000" w:themeColor="text1"/>
          <w:sz w:val="19"/>
          <w:szCs w:val="19"/>
          <w:lang w:val="de-DE"/>
        </w:rPr>
      </w:pPr>
      <w:r w:rsidRPr="00124904">
        <w:rPr>
          <w:color w:val="000000" w:themeColor="text1"/>
          <w:sz w:val="19"/>
          <w:szCs w:val="19"/>
          <w:lang w:val="de-DE"/>
        </w:rPr>
        <w:t xml:space="preserve">Der neue und verbesserte EC230 Electric wird vom 7. bis 13. April auf der </w:t>
      </w:r>
      <w:r w:rsidR="00430552">
        <w:rPr>
          <w:color w:val="000000" w:themeColor="text1"/>
          <w:sz w:val="19"/>
          <w:szCs w:val="19"/>
          <w:lang w:val="de-DE"/>
        </w:rPr>
        <w:t>b</w:t>
      </w:r>
      <w:r w:rsidRPr="00124904">
        <w:rPr>
          <w:color w:val="000000" w:themeColor="text1"/>
          <w:sz w:val="19"/>
          <w:szCs w:val="19"/>
          <w:lang w:val="de-DE"/>
        </w:rPr>
        <w:t>auma in München erstmals am Stand von Volvo CE präsentiert. Besucher können erleben, wie sein modernes Design und seine innovativen Funktionen die Branche durch mehr Sicherheit, Nachhaltigkeit und Produktivität verändern.</w:t>
      </w:r>
    </w:p>
    <w:p w14:paraId="268E5304" w14:textId="77777777" w:rsidR="00124904" w:rsidRPr="00124904" w:rsidRDefault="00124904" w:rsidP="0002731E">
      <w:pPr>
        <w:jc w:val="both"/>
        <w:rPr>
          <w:color w:val="000000" w:themeColor="text1"/>
          <w:sz w:val="19"/>
          <w:szCs w:val="19"/>
          <w:lang w:val="de-DE"/>
        </w:rPr>
      </w:pPr>
    </w:p>
    <w:p w14:paraId="2E2EC861" w14:textId="7193595D" w:rsidR="0043298D" w:rsidRPr="008E2D35" w:rsidRDefault="00C92B5A" w:rsidP="00661468">
      <w:pPr>
        <w:jc w:val="both"/>
        <w:rPr>
          <w:color w:val="000000" w:themeColor="text1"/>
          <w:sz w:val="19"/>
          <w:szCs w:val="19"/>
          <w:lang w:val="de-DE"/>
        </w:rPr>
      </w:pPr>
      <w:r w:rsidRPr="3F9E91AF">
        <w:rPr>
          <w:color w:val="000000" w:themeColor="text1"/>
          <w:sz w:val="19"/>
          <w:szCs w:val="19"/>
          <w:lang w:val="de-DE"/>
        </w:rPr>
        <w:t xml:space="preserve">Die neue elektrische Maschine </w:t>
      </w:r>
      <w:r w:rsidR="00D600C0" w:rsidRPr="3F9E91AF">
        <w:rPr>
          <w:color w:val="000000" w:themeColor="text1"/>
          <w:sz w:val="19"/>
          <w:szCs w:val="19"/>
          <w:lang w:val="de-DE"/>
        </w:rPr>
        <w:t xml:space="preserve">wird ab dem </w:t>
      </w:r>
      <w:r w:rsidR="00A30842" w:rsidRPr="3F9E91AF">
        <w:rPr>
          <w:color w:val="000000" w:themeColor="text1"/>
          <w:sz w:val="19"/>
          <w:szCs w:val="19"/>
          <w:lang w:val="de-DE"/>
        </w:rPr>
        <w:t xml:space="preserve">ersten Quartal 2025 </w:t>
      </w:r>
      <w:r w:rsidR="00D600C0" w:rsidRPr="3F9E91AF">
        <w:rPr>
          <w:color w:val="000000" w:themeColor="text1"/>
          <w:sz w:val="19"/>
          <w:szCs w:val="19"/>
          <w:lang w:val="de-DE"/>
        </w:rPr>
        <w:t xml:space="preserve">in </w:t>
      </w:r>
      <w:r w:rsidR="31E2DEB4" w:rsidRPr="3F9E91AF">
        <w:rPr>
          <w:color w:val="000000" w:themeColor="text1"/>
          <w:sz w:val="19"/>
          <w:szCs w:val="19"/>
          <w:lang w:val="de-DE"/>
        </w:rPr>
        <w:t xml:space="preserve">Nordamerika und </w:t>
      </w:r>
      <w:r w:rsidR="00D600C0" w:rsidRPr="3F9E91AF">
        <w:rPr>
          <w:color w:val="000000" w:themeColor="text1"/>
          <w:sz w:val="19"/>
          <w:szCs w:val="19"/>
          <w:lang w:val="de-DE"/>
        </w:rPr>
        <w:t>ausgewählten europäischen Märkten erhältlich sein</w:t>
      </w:r>
      <w:r w:rsidR="00A30842" w:rsidRPr="3F9E91AF">
        <w:rPr>
          <w:color w:val="000000" w:themeColor="text1"/>
          <w:sz w:val="19"/>
          <w:szCs w:val="19"/>
          <w:lang w:val="de-DE"/>
        </w:rPr>
        <w:t xml:space="preserve">. </w:t>
      </w:r>
      <w:r w:rsidRPr="3F9E91AF">
        <w:rPr>
          <w:color w:val="000000" w:themeColor="text1"/>
          <w:sz w:val="19"/>
          <w:szCs w:val="19"/>
          <w:lang w:val="de-DE"/>
        </w:rPr>
        <w:t xml:space="preserve">Die erste Generation des EC230 Electric wird noch </w:t>
      </w:r>
      <w:r w:rsidR="00651FCC" w:rsidRPr="3F9E91AF">
        <w:rPr>
          <w:color w:val="000000" w:themeColor="text1"/>
          <w:sz w:val="19"/>
          <w:szCs w:val="19"/>
          <w:lang w:val="de-DE"/>
        </w:rPr>
        <w:t xml:space="preserve">einige Zeit </w:t>
      </w:r>
      <w:r w:rsidRPr="3F9E91AF">
        <w:rPr>
          <w:color w:val="000000" w:themeColor="text1"/>
          <w:sz w:val="19"/>
          <w:szCs w:val="19"/>
          <w:lang w:val="de-DE"/>
        </w:rPr>
        <w:t>neben dem aktualisierten Modell erhältlich sein</w:t>
      </w:r>
      <w:r w:rsidR="00651FCC" w:rsidRPr="3F9E91AF">
        <w:rPr>
          <w:color w:val="000000" w:themeColor="text1"/>
          <w:sz w:val="19"/>
          <w:szCs w:val="19"/>
          <w:lang w:val="de-DE"/>
        </w:rPr>
        <w:t>. Die aktuelle Version eignet sich für leichte bis mittelschwere Einsätze, wie z. B. in der</w:t>
      </w:r>
      <w:r w:rsidR="000F261B">
        <w:rPr>
          <w:color w:val="000000" w:themeColor="text1"/>
          <w:sz w:val="19"/>
          <w:szCs w:val="19"/>
          <w:lang w:val="de-DE"/>
        </w:rPr>
        <w:t xml:space="preserve"> Industrie, </w:t>
      </w:r>
      <w:r w:rsidR="00651FCC" w:rsidRPr="3F9E91AF">
        <w:rPr>
          <w:color w:val="000000" w:themeColor="text1"/>
          <w:sz w:val="19"/>
          <w:szCs w:val="19"/>
          <w:lang w:val="de-DE"/>
        </w:rPr>
        <w:t xml:space="preserve"> </w:t>
      </w:r>
      <w:r w:rsidR="1F2707E4" w:rsidRPr="3F9E91AF">
        <w:rPr>
          <w:color w:val="000000" w:themeColor="text1"/>
          <w:sz w:val="19"/>
          <w:szCs w:val="19"/>
          <w:lang w:val="de-DE"/>
        </w:rPr>
        <w:t xml:space="preserve">Abfall- und Recyclingbranche und im </w:t>
      </w:r>
      <w:r w:rsidR="00651FCC" w:rsidRPr="3F9E91AF">
        <w:rPr>
          <w:color w:val="000000" w:themeColor="text1"/>
          <w:sz w:val="19"/>
          <w:szCs w:val="19"/>
          <w:lang w:val="de-DE"/>
        </w:rPr>
        <w:t>allgemeinen Baugewerbe.</w:t>
      </w:r>
    </w:p>
    <w:p w14:paraId="12A61E49" w14:textId="77777777" w:rsidR="007627BC" w:rsidRPr="008E2D35" w:rsidRDefault="007627BC" w:rsidP="00661468">
      <w:pPr>
        <w:jc w:val="both"/>
        <w:rPr>
          <w:color w:val="000000" w:themeColor="text1"/>
          <w:sz w:val="19"/>
          <w:szCs w:val="19"/>
          <w:lang w:val="de-DE"/>
        </w:rPr>
      </w:pPr>
    </w:p>
    <w:p w14:paraId="1EE25512" w14:textId="2B2257F7" w:rsidR="007627BC" w:rsidRDefault="007627BC" w:rsidP="00661468">
      <w:pPr>
        <w:jc w:val="both"/>
        <w:rPr>
          <w:color w:val="000000" w:themeColor="text1"/>
          <w:sz w:val="19"/>
          <w:szCs w:val="19"/>
          <w:lang w:val="en-GB"/>
        </w:rPr>
      </w:pPr>
      <w:r w:rsidRPr="007627BC">
        <w:rPr>
          <w:noProof/>
          <w:color w:val="000000" w:themeColor="text1"/>
          <w:sz w:val="19"/>
          <w:szCs w:val="19"/>
          <w:lang w:val="en-GB"/>
        </w:rPr>
        <w:lastRenderedPageBreak/>
        <w:drawing>
          <wp:inline distT="0" distB="0" distL="0" distR="0" wp14:anchorId="5F957353" wp14:editId="59ADAE00">
            <wp:extent cx="5760515" cy="3614937"/>
            <wp:effectExtent l="0" t="0" r="5715" b="5080"/>
            <wp:docPr id="2073960429" name="Picture 1" descr="A black and yellow construction vehic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960429" name="Picture 1" descr="A black and yellow construction vehicle&#10;&#10;Description automatically generated"/>
                    <pic:cNvPicPr/>
                  </pic:nvPicPr>
                  <pic:blipFill rotWithShape="1">
                    <a:blip r:embed="rId15"/>
                    <a:srcRect t="2872" b="8354"/>
                    <a:stretch/>
                  </pic:blipFill>
                  <pic:spPr bwMode="auto">
                    <a:xfrm>
                      <a:off x="0" y="0"/>
                      <a:ext cx="5760720" cy="36150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B102A3" w14:textId="77777777" w:rsidR="0043298D" w:rsidRDefault="0043298D" w:rsidP="00661468">
      <w:pPr>
        <w:jc w:val="both"/>
        <w:rPr>
          <w:color w:val="000000" w:themeColor="text1"/>
          <w:sz w:val="19"/>
          <w:szCs w:val="19"/>
          <w:lang w:val="en-GB"/>
        </w:rPr>
      </w:pPr>
    </w:p>
    <w:p w14:paraId="56684381" w14:textId="653CE139" w:rsidR="0043298D" w:rsidRPr="0043298D" w:rsidRDefault="0043298D" w:rsidP="00661468">
      <w:pPr>
        <w:jc w:val="both"/>
        <w:rPr>
          <w:rFonts w:ascii="Volvo Novum Medium" w:hAnsi="Volvo Novum Medium"/>
          <w:color w:val="000000" w:themeColor="text1"/>
          <w:sz w:val="19"/>
          <w:szCs w:val="19"/>
          <w:lang w:val="en-GB"/>
        </w:rPr>
      </w:pPr>
      <w:r w:rsidRPr="0B8B3C9C">
        <w:rPr>
          <w:rFonts w:ascii="Volvo Novum Medium" w:hAnsi="Volvo Novum Medium"/>
          <w:color w:val="000000" w:themeColor="text1"/>
          <w:sz w:val="19"/>
          <w:szCs w:val="19"/>
          <w:lang w:val="en-GB"/>
        </w:rPr>
        <w:t>Wichtige Spezifikationen:</w:t>
      </w:r>
    </w:p>
    <w:p w14:paraId="719C707F" w14:textId="77777777" w:rsidR="0043298D" w:rsidRDefault="0043298D" w:rsidP="00B05038">
      <w:pPr>
        <w:rPr>
          <w:color w:val="000000" w:themeColor="text1"/>
          <w:sz w:val="19"/>
          <w:szCs w:val="19"/>
          <w:lang w:val="en-GB"/>
        </w:rPr>
      </w:pPr>
    </w:p>
    <w:tbl>
      <w:tblPr>
        <w:tblW w:w="9062" w:type="dxa"/>
        <w:tblLayout w:type="fixed"/>
        <w:tblLook w:val="04A0" w:firstRow="1" w:lastRow="0" w:firstColumn="1" w:lastColumn="0" w:noHBand="0" w:noVBand="1"/>
      </w:tblPr>
      <w:tblGrid>
        <w:gridCol w:w="2825"/>
        <w:gridCol w:w="6237"/>
      </w:tblGrid>
      <w:tr w:rsidR="0083209C" w:rsidRPr="00542D04" w14:paraId="47E9B89F" w14:textId="77777777" w:rsidTr="0B8B3C9C">
        <w:trPr>
          <w:trHeight w:val="300"/>
        </w:trPr>
        <w:tc>
          <w:tcPr>
            <w:tcW w:w="28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8CCE4"/>
            <w:tcMar>
              <w:left w:w="108" w:type="dxa"/>
              <w:right w:w="108" w:type="dxa"/>
            </w:tcMar>
          </w:tcPr>
          <w:p w14:paraId="2ED04EE3" w14:textId="78F07EA6" w:rsidR="0083209C" w:rsidRPr="00542D04" w:rsidRDefault="00086641" w:rsidP="0083209C">
            <w:pPr>
              <w:rPr>
                <w:sz w:val="19"/>
                <w:szCs w:val="19"/>
              </w:rPr>
            </w:pPr>
            <w:r>
              <w:t>Einsatz</w:t>
            </w:r>
            <w:r w:rsidR="0083209C" w:rsidRPr="006E0714">
              <w:t>gewicht</w:t>
            </w:r>
          </w:p>
        </w:tc>
        <w:tc>
          <w:tcPr>
            <w:tcW w:w="62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990300A" w14:textId="36811BFC" w:rsidR="0083209C" w:rsidRPr="00542D04" w:rsidRDefault="0083209C" w:rsidP="0B8B3C9C">
            <w:pPr>
              <w:jc w:val="both"/>
            </w:pPr>
            <w:r>
              <w:t>23</w:t>
            </w:r>
            <w:r w:rsidR="00435490">
              <w:t xml:space="preserve">,5 Tonnen </w:t>
            </w:r>
            <w:r w:rsidR="2247EC33">
              <w:t xml:space="preserve"> </w:t>
            </w:r>
          </w:p>
        </w:tc>
      </w:tr>
      <w:tr w:rsidR="0083209C" w:rsidRPr="00542D04" w14:paraId="7D18E485" w14:textId="77777777" w:rsidTr="0B8B3C9C">
        <w:trPr>
          <w:trHeight w:val="300"/>
        </w:trPr>
        <w:tc>
          <w:tcPr>
            <w:tcW w:w="28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8CCE4"/>
            <w:tcMar>
              <w:left w:w="108" w:type="dxa"/>
              <w:right w:w="108" w:type="dxa"/>
            </w:tcMar>
            <w:vAlign w:val="center"/>
          </w:tcPr>
          <w:p w14:paraId="6C5C91A9" w14:textId="47680938" w:rsidR="0083209C" w:rsidRPr="00542D04" w:rsidRDefault="0083209C" w:rsidP="0083209C">
            <w:pPr>
              <w:rPr>
                <w:sz w:val="19"/>
                <w:szCs w:val="19"/>
              </w:rPr>
            </w:pPr>
            <w:r w:rsidRPr="009A0EDE">
              <w:t>Batterie</w:t>
            </w:r>
            <w:r w:rsidR="00086641">
              <w:t>t</w:t>
            </w:r>
            <w:r w:rsidRPr="009A0EDE">
              <w:t>yp</w:t>
            </w:r>
          </w:p>
        </w:tc>
        <w:tc>
          <w:tcPr>
            <w:tcW w:w="62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34ABD42" w14:textId="5666DCBC" w:rsidR="0083209C" w:rsidRPr="00542D04" w:rsidRDefault="0083209C" w:rsidP="0083209C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9A0EDE">
              <w:t>Lithium-Ionen</w:t>
            </w:r>
          </w:p>
        </w:tc>
      </w:tr>
      <w:tr w:rsidR="0083209C" w:rsidRPr="00542D04" w14:paraId="0D9629FB" w14:textId="77777777" w:rsidTr="0B8B3C9C">
        <w:trPr>
          <w:trHeight w:val="300"/>
        </w:trPr>
        <w:tc>
          <w:tcPr>
            <w:tcW w:w="28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8CCE4"/>
            <w:tcMar>
              <w:left w:w="108" w:type="dxa"/>
              <w:right w:w="108" w:type="dxa"/>
            </w:tcMar>
            <w:vAlign w:val="center"/>
          </w:tcPr>
          <w:p w14:paraId="3F03AC91" w14:textId="4346E7CE" w:rsidR="0083209C" w:rsidRPr="00542D04" w:rsidRDefault="0083209C" w:rsidP="0083209C">
            <w:pPr>
              <w:rPr>
                <w:sz w:val="19"/>
                <w:szCs w:val="19"/>
              </w:rPr>
            </w:pPr>
            <w:r w:rsidRPr="009A0EDE">
              <w:t>Akku-Kapazität</w:t>
            </w:r>
          </w:p>
        </w:tc>
        <w:tc>
          <w:tcPr>
            <w:tcW w:w="62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1A084657" w14:textId="7DA9BC40" w:rsidR="0083209C" w:rsidRPr="00542D04" w:rsidRDefault="0083209C" w:rsidP="0083209C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9A0EDE">
              <w:t>450 kWh</w:t>
            </w:r>
          </w:p>
        </w:tc>
      </w:tr>
      <w:tr w:rsidR="0083209C" w:rsidRPr="00542D04" w14:paraId="5D74B83B" w14:textId="77777777" w:rsidTr="0B8B3C9C">
        <w:trPr>
          <w:trHeight w:val="300"/>
        </w:trPr>
        <w:tc>
          <w:tcPr>
            <w:tcW w:w="28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8CCE4"/>
            <w:tcMar>
              <w:left w:w="108" w:type="dxa"/>
              <w:right w:w="108" w:type="dxa"/>
            </w:tcMar>
            <w:vAlign w:val="center"/>
          </w:tcPr>
          <w:p w14:paraId="54D542D9" w14:textId="21DCDC7E" w:rsidR="0083209C" w:rsidRPr="00542D04" w:rsidRDefault="0083209C" w:rsidP="0083209C">
            <w:pPr>
              <w:rPr>
                <w:sz w:val="19"/>
                <w:szCs w:val="19"/>
              </w:rPr>
            </w:pPr>
            <w:r w:rsidRPr="009A0EDE">
              <w:t>Motorleistung (</w:t>
            </w:r>
            <w:r w:rsidR="002B2F56">
              <w:t>Dauer</w:t>
            </w:r>
            <w:r w:rsidRPr="009A0EDE">
              <w:t>)</w:t>
            </w:r>
          </w:p>
        </w:tc>
        <w:tc>
          <w:tcPr>
            <w:tcW w:w="62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00594053" w14:textId="4625EA30" w:rsidR="0083209C" w:rsidRPr="00542D04" w:rsidRDefault="001F5B94" w:rsidP="0083209C">
            <w:pPr>
              <w:jc w:val="both"/>
              <w:rPr>
                <w:color w:val="000000" w:themeColor="text1"/>
                <w:sz w:val="19"/>
                <w:szCs w:val="19"/>
              </w:rPr>
            </w:pPr>
            <w:r>
              <w:t xml:space="preserve">110 </w:t>
            </w:r>
            <w:r w:rsidR="0083209C">
              <w:t>kW</w:t>
            </w:r>
          </w:p>
        </w:tc>
      </w:tr>
      <w:tr w:rsidR="0083209C" w:rsidRPr="00542D04" w14:paraId="49360F1C" w14:textId="77777777" w:rsidTr="0B8B3C9C">
        <w:trPr>
          <w:trHeight w:val="300"/>
        </w:trPr>
        <w:tc>
          <w:tcPr>
            <w:tcW w:w="28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8CCE4"/>
            <w:tcMar>
              <w:left w:w="108" w:type="dxa"/>
              <w:right w:w="108" w:type="dxa"/>
            </w:tcMar>
            <w:vAlign w:val="center"/>
          </w:tcPr>
          <w:p w14:paraId="61CC9EDA" w14:textId="7F88EDFF" w:rsidR="0083209C" w:rsidRPr="00542D04" w:rsidRDefault="0083209C" w:rsidP="0083209C">
            <w:pPr>
              <w:rPr>
                <w:sz w:val="19"/>
                <w:szCs w:val="19"/>
              </w:rPr>
            </w:pPr>
            <w:r w:rsidRPr="009A0EDE">
              <w:t>Motorleistung (</w:t>
            </w:r>
            <w:r w:rsidR="002B2F56">
              <w:t>Spitze</w:t>
            </w:r>
            <w:r w:rsidRPr="009A0EDE">
              <w:t>)</w:t>
            </w:r>
          </w:p>
        </w:tc>
        <w:tc>
          <w:tcPr>
            <w:tcW w:w="62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79362358" w14:textId="6583987A" w:rsidR="0083209C" w:rsidRPr="00542D04" w:rsidRDefault="0083209C" w:rsidP="0083209C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9A0EDE">
              <w:t>160 kW</w:t>
            </w:r>
          </w:p>
        </w:tc>
      </w:tr>
      <w:tr w:rsidR="0083209C" w:rsidRPr="00542D04" w14:paraId="4ED904D1" w14:textId="77777777" w:rsidTr="0B8B3C9C">
        <w:trPr>
          <w:trHeight w:val="300"/>
        </w:trPr>
        <w:tc>
          <w:tcPr>
            <w:tcW w:w="28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8CCE4"/>
            <w:tcMar>
              <w:left w:w="108" w:type="dxa"/>
              <w:right w:w="108" w:type="dxa"/>
            </w:tcMar>
            <w:vAlign w:val="center"/>
          </w:tcPr>
          <w:p w14:paraId="39EE720D" w14:textId="2B89C38E" w:rsidR="0083209C" w:rsidRPr="00542D04" w:rsidRDefault="0083209C" w:rsidP="0083209C">
            <w:pPr>
              <w:rPr>
                <w:sz w:val="19"/>
                <w:szCs w:val="19"/>
              </w:rPr>
            </w:pPr>
            <w:r w:rsidRPr="009A0EDE">
              <w:t>Laufzeit</w:t>
            </w:r>
          </w:p>
        </w:tc>
        <w:tc>
          <w:tcPr>
            <w:tcW w:w="62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3282EE25" w14:textId="5A938A90" w:rsidR="0083209C" w:rsidRPr="00542D04" w:rsidRDefault="0083209C" w:rsidP="0083209C">
            <w:pPr>
              <w:jc w:val="both"/>
              <w:rPr>
                <w:color w:val="000000" w:themeColor="text1"/>
                <w:sz w:val="19"/>
                <w:szCs w:val="19"/>
              </w:rPr>
            </w:pPr>
            <w:r w:rsidRPr="009A0EDE">
              <w:t>7-8 Stunden (indikativ)</w:t>
            </w:r>
          </w:p>
        </w:tc>
      </w:tr>
      <w:tr w:rsidR="0083209C" w:rsidRPr="00B97185" w14:paraId="7695F764" w14:textId="77777777" w:rsidTr="0B8B3C9C">
        <w:trPr>
          <w:trHeight w:val="300"/>
        </w:trPr>
        <w:tc>
          <w:tcPr>
            <w:tcW w:w="28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8CCE4"/>
            <w:tcMar>
              <w:left w:w="108" w:type="dxa"/>
              <w:right w:w="108" w:type="dxa"/>
            </w:tcMar>
            <w:vAlign w:val="center"/>
          </w:tcPr>
          <w:p w14:paraId="769AA9F4" w14:textId="652BE611" w:rsidR="0083209C" w:rsidRPr="00542D04" w:rsidRDefault="0083209C" w:rsidP="0083209C">
            <w:pPr>
              <w:rPr>
                <w:sz w:val="19"/>
                <w:szCs w:val="19"/>
              </w:rPr>
            </w:pPr>
            <w:r w:rsidRPr="009A0EDE">
              <w:t>Schnellladefähigkeit</w:t>
            </w:r>
          </w:p>
        </w:tc>
        <w:tc>
          <w:tcPr>
            <w:tcW w:w="62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39D3F2E5" w14:textId="1403B572" w:rsidR="0083209C" w:rsidRPr="008E2D35" w:rsidRDefault="0083209C" w:rsidP="0083209C">
            <w:pPr>
              <w:jc w:val="both"/>
              <w:rPr>
                <w:color w:val="000000" w:themeColor="text1"/>
                <w:sz w:val="19"/>
                <w:szCs w:val="19"/>
                <w:lang w:val="de-DE"/>
              </w:rPr>
            </w:pPr>
            <w:r w:rsidRPr="008E2D35">
              <w:rPr>
                <w:lang w:val="de-DE"/>
              </w:rPr>
              <w:t>Bis zu 250 kW (80% in 1,5 Stunden)</w:t>
            </w:r>
          </w:p>
        </w:tc>
      </w:tr>
      <w:tr w:rsidR="0083209C" w:rsidRPr="00542D04" w14:paraId="2D48DF91" w14:textId="77777777" w:rsidTr="0B8B3C9C">
        <w:trPr>
          <w:trHeight w:val="300"/>
        </w:trPr>
        <w:tc>
          <w:tcPr>
            <w:tcW w:w="28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8CCE4"/>
            <w:tcMar>
              <w:left w:w="108" w:type="dxa"/>
              <w:right w:w="108" w:type="dxa"/>
            </w:tcMar>
            <w:vAlign w:val="center"/>
          </w:tcPr>
          <w:p w14:paraId="7240A206" w14:textId="6B530663" w:rsidR="0083209C" w:rsidRPr="00542D04" w:rsidRDefault="0083209C" w:rsidP="0083209C">
            <w:pPr>
              <w:rPr>
                <w:sz w:val="19"/>
                <w:szCs w:val="19"/>
              </w:rPr>
            </w:pPr>
            <w:r w:rsidRPr="009A0EDE">
              <w:t>Kapazität de</w:t>
            </w:r>
            <w:r w:rsidR="002B2F56">
              <w:t>s</w:t>
            </w:r>
            <w:r w:rsidRPr="009A0EDE">
              <w:t xml:space="preserve"> </w:t>
            </w:r>
            <w:r w:rsidR="002B2F56">
              <w:t>Löffels</w:t>
            </w:r>
          </w:p>
        </w:tc>
        <w:tc>
          <w:tcPr>
            <w:tcW w:w="62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7AB581C" w14:textId="58F78485" w:rsidR="0083209C" w:rsidRPr="00542D04" w:rsidRDefault="0083209C" w:rsidP="0B8B3C9C">
            <w:pPr>
              <w:jc w:val="both"/>
            </w:pPr>
            <w:r>
              <w:t xml:space="preserve">1.1 m³ </w:t>
            </w:r>
          </w:p>
        </w:tc>
      </w:tr>
      <w:tr w:rsidR="0083209C" w:rsidRPr="00542D04" w14:paraId="726E584E" w14:textId="77777777" w:rsidTr="0B8B3C9C">
        <w:trPr>
          <w:trHeight w:val="300"/>
        </w:trPr>
        <w:tc>
          <w:tcPr>
            <w:tcW w:w="28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B8CCE4"/>
            <w:tcMar>
              <w:left w:w="108" w:type="dxa"/>
              <w:right w:w="108" w:type="dxa"/>
            </w:tcMar>
            <w:vAlign w:val="center"/>
          </w:tcPr>
          <w:p w14:paraId="5FB59989" w14:textId="6AA384FF" w:rsidR="0083209C" w:rsidRPr="00542D04" w:rsidRDefault="00FA06EC" w:rsidP="0083209C">
            <w:pPr>
              <w:rPr>
                <w:sz w:val="19"/>
                <w:szCs w:val="19"/>
              </w:rPr>
            </w:pPr>
            <w:r>
              <w:t>Ausbrechkraft</w:t>
            </w:r>
          </w:p>
        </w:tc>
        <w:tc>
          <w:tcPr>
            <w:tcW w:w="62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D2E2290" w14:textId="12BFEFEF" w:rsidR="0083209C" w:rsidRPr="00542D04" w:rsidRDefault="0083209C" w:rsidP="0083209C">
            <w:pPr>
              <w:rPr>
                <w:color w:val="000000" w:themeColor="text1"/>
                <w:sz w:val="19"/>
                <w:szCs w:val="19"/>
              </w:rPr>
            </w:pPr>
            <w:r>
              <w:t>149 kN</w:t>
            </w:r>
          </w:p>
        </w:tc>
      </w:tr>
    </w:tbl>
    <w:p w14:paraId="773D4CB2" w14:textId="77777777" w:rsidR="0043298D" w:rsidRDefault="0043298D" w:rsidP="00661468">
      <w:pPr>
        <w:jc w:val="both"/>
        <w:rPr>
          <w:color w:val="000000" w:themeColor="text1"/>
          <w:sz w:val="19"/>
          <w:szCs w:val="19"/>
          <w:lang w:val="en-GB"/>
        </w:rPr>
      </w:pPr>
    </w:p>
    <w:p w14:paraId="529610D5" w14:textId="7E0E03EC" w:rsidR="00370395" w:rsidRPr="008E2D35" w:rsidRDefault="7E40F85C" w:rsidP="00661468">
      <w:pPr>
        <w:jc w:val="both"/>
        <w:rPr>
          <w:lang w:val="de-DE"/>
        </w:rPr>
      </w:pPr>
      <w:r w:rsidRPr="008E2D35">
        <w:rPr>
          <w:lang w:val="de-DE"/>
        </w:rPr>
        <w:t xml:space="preserve">Weitere Informationen über den </w:t>
      </w:r>
      <w:r w:rsidR="30EC5ABB" w:rsidRPr="008E2D35">
        <w:rPr>
          <w:lang w:val="de-DE"/>
        </w:rPr>
        <w:t xml:space="preserve">neuen </w:t>
      </w:r>
      <w:r w:rsidRPr="008E2D35">
        <w:rPr>
          <w:lang w:val="de-DE"/>
        </w:rPr>
        <w:t xml:space="preserve">EC230 Electric und Volvo CE auf der </w:t>
      </w:r>
      <w:r w:rsidR="002C79BB">
        <w:rPr>
          <w:lang w:val="de-DE"/>
        </w:rPr>
        <w:t>b</w:t>
      </w:r>
      <w:r w:rsidRPr="008E2D35">
        <w:rPr>
          <w:lang w:val="de-DE"/>
        </w:rPr>
        <w:t>auma 2025 finden Sie unter den unten stehenden Links:</w:t>
      </w:r>
    </w:p>
    <w:p w14:paraId="3D1CB875" w14:textId="511E1B88" w:rsidR="7E40F85C" w:rsidRPr="008E2D35" w:rsidRDefault="7E40F85C" w:rsidP="0B8B3C9C">
      <w:pPr>
        <w:jc w:val="both"/>
        <w:rPr>
          <w:highlight w:val="yellow"/>
          <w:lang w:val="de-DE"/>
        </w:rPr>
      </w:pPr>
    </w:p>
    <w:p w14:paraId="5EF4FE2D" w14:textId="0C3EE1C7" w:rsidR="7E40F85C" w:rsidRPr="008E2D35" w:rsidRDefault="5E1D1ABE" w:rsidP="65789FEB">
      <w:pPr>
        <w:jc w:val="both"/>
        <w:rPr>
          <w:rFonts w:eastAsia="Volvo Novum" w:cs="Volvo Novum"/>
          <w:szCs w:val="20"/>
          <w:lang w:val="de-DE"/>
        </w:rPr>
      </w:pPr>
      <w:hyperlink r:id="rId16">
        <w:r w:rsidRPr="008E2D35">
          <w:rPr>
            <w:rStyle w:val="Hyperlink"/>
            <w:rFonts w:ascii="Volvo Novum" w:eastAsia="Volvo Novum" w:hAnsi="Volvo Novum" w:cs="Volvo Novum"/>
            <w:szCs w:val="20"/>
            <w:lang w:val="de-DE"/>
          </w:rPr>
          <w:t>Treffen Sie uns auf der Bauma 2025 | Nachhaltige Lösungen | Volvo CE</w:t>
        </w:r>
      </w:hyperlink>
    </w:p>
    <w:p w14:paraId="06FAB64E" w14:textId="77777777" w:rsidR="005A6809" w:rsidRPr="008E2D35" w:rsidRDefault="005A6809" w:rsidP="00AD30DF">
      <w:pPr>
        <w:rPr>
          <w:color w:val="000000" w:themeColor="text1"/>
          <w:sz w:val="19"/>
          <w:szCs w:val="19"/>
          <w:lang w:val="de-DE"/>
        </w:rPr>
      </w:pPr>
    </w:p>
    <w:p w14:paraId="2B46ADAE" w14:textId="2A9554FC" w:rsidR="2B1019D4" w:rsidRPr="008E2D35" w:rsidRDefault="2B1019D4" w:rsidP="2B1019D4">
      <w:pPr>
        <w:rPr>
          <w:color w:val="FF0000"/>
          <w:sz w:val="19"/>
          <w:szCs w:val="19"/>
          <w:lang w:val="de-DE"/>
        </w:rPr>
      </w:pPr>
    </w:p>
    <w:p w14:paraId="390A7ACD" w14:textId="2698EC40" w:rsidR="00AD30DF" w:rsidRPr="008E2D35" w:rsidRDefault="00866DE0" w:rsidP="00AD30DF">
      <w:pPr>
        <w:rPr>
          <w:color w:val="000000" w:themeColor="text1"/>
          <w:sz w:val="19"/>
          <w:szCs w:val="19"/>
          <w:lang w:val="de-DE"/>
        </w:rPr>
      </w:pPr>
      <w:r w:rsidRPr="008E2D35">
        <w:rPr>
          <w:color w:val="000000" w:themeColor="text1"/>
          <w:sz w:val="19"/>
          <w:szCs w:val="19"/>
          <w:lang w:val="de-DE"/>
        </w:rPr>
        <w:t>Februar 2025</w:t>
      </w:r>
    </w:p>
    <w:p w14:paraId="1AA35699" w14:textId="77777777" w:rsidR="008C7408" w:rsidRPr="008E2D35" w:rsidRDefault="008C7408" w:rsidP="008C7408">
      <w:pPr>
        <w:rPr>
          <w:rFonts w:ascii="Aptos" w:hAnsi="Aptos"/>
          <w:color w:val="000000" w:themeColor="text1"/>
          <w:sz w:val="22"/>
          <w:szCs w:val="22"/>
          <w:lang w:val="de-DE"/>
        </w:rPr>
      </w:pPr>
    </w:p>
    <w:p w14:paraId="17FF140F" w14:textId="77777777" w:rsidR="008F03E3" w:rsidRDefault="008F03E3" w:rsidP="008F03E3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Volvo Novum" w:eastAsiaTheme="majorEastAsia" w:hAnsi="Volvo Novum" w:cs="Segoe UI"/>
          <w:i/>
          <w:iCs/>
          <w:color w:val="000000"/>
          <w:sz w:val="19"/>
          <w:szCs w:val="19"/>
          <w:lang w:val="de-DE"/>
        </w:rPr>
      </w:pPr>
      <w:r w:rsidRPr="008E2D35">
        <w:rPr>
          <w:rStyle w:val="normaltextrun"/>
          <w:rFonts w:ascii="Volvo Novum" w:eastAsiaTheme="majorEastAsia" w:hAnsi="Volvo Novum" w:cs="Segoe UI"/>
          <w:i/>
          <w:iCs/>
          <w:color w:val="000000"/>
          <w:sz w:val="19"/>
          <w:szCs w:val="19"/>
          <w:lang w:val="de-DE"/>
        </w:rPr>
        <w:t>Journalisten, die weitere Informationen wünschen, wenden sich bitte an</w:t>
      </w:r>
    </w:p>
    <w:p w14:paraId="17926DBC" w14:textId="77777777" w:rsidR="009D351B" w:rsidRPr="008E2D35" w:rsidRDefault="009D351B" w:rsidP="009D351B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val="de-DE"/>
        </w:rPr>
      </w:pPr>
    </w:p>
    <w:p w14:paraId="2FB13D12" w14:textId="43FA60BB" w:rsidR="008F03E3" w:rsidRPr="009D351B" w:rsidRDefault="009D351B" w:rsidP="009D351B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  <w:lang w:val="en-US"/>
        </w:rPr>
      </w:pPr>
      <w:r w:rsidRPr="009D351B">
        <w:rPr>
          <w:rFonts w:ascii="Segoe UI" w:hAnsi="Segoe UI" w:cs="Segoe UI"/>
          <w:sz w:val="18"/>
          <w:szCs w:val="18"/>
          <w:lang w:val="en-US"/>
        </w:rPr>
        <w:t>SANDRA JANSEN</w:t>
      </w:r>
      <w:r w:rsidRPr="009D351B">
        <w:rPr>
          <w:rFonts w:ascii="Segoe UI" w:hAnsi="Segoe UI" w:cs="Segoe UI"/>
          <w:sz w:val="18"/>
          <w:szCs w:val="18"/>
          <w:lang w:val="en-US"/>
        </w:rPr>
        <w:br/>
        <w:t>Media Relations &amp; Communications Manager</w:t>
      </w:r>
      <w:r w:rsidRPr="009D351B">
        <w:rPr>
          <w:rFonts w:ascii="Segoe UI" w:hAnsi="Segoe UI" w:cs="Segoe UI"/>
          <w:sz w:val="18"/>
          <w:szCs w:val="18"/>
          <w:lang w:val="en-US"/>
        </w:rPr>
        <w:br/>
        <w:t>Volvo Construction Equipment</w:t>
      </w:r>
      <w:r w:rsidRPr="009D351B">
        <w:rPr>
          <w:rFonts w:ascii="Segoe UI" w:hAnsi="Segoe UI" w:cs="Segoe UI"/>
          <w:sz w:val="18"/>
          <w:szCs w:val="18"/>
          <w:lang w:val="en-US"/>
        </w:rPr>
        <w:br/>
        <w:t>Sales Region EU/INT (Europe - Middle East - Africa)</w:t>
      </w:r>
      <w:r w:rsidRPr="009D351B">
        <w:rPr>
          <w:rFonts w:ascii="Segoe UI" w:hAnsi="Segoe UI" w:cs="Segoe UI"/>
          <w:sz w:val="18"/>
          <w:szCs w:val="18"/>
          <w:lang w:val="en-US"/>
        </w:rPr>
        <w:br/>
        <w:t>Sandra.jansen@volvo.com </w:t>
      </w:r>
    </w:p>
    <w:sectPr w:rsidR="008F03E3" w:rsidRPr="009D351B" w:rsidSect="00C71B5C">
      <w:headerReference w:type="default" r:id="rId17"/>
      <w:footerReference w:type="default" r:id="rId18"/>
      <w:pgSz w:w="11906" w:h="16838"/>
      <w:pgMar w:top="1818" w:right="1417" w:bottom="1417" w:left="1417" w:header="1417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3660DA" w14:textId="77777777" w:rsidR="00D730D2" w:rsidRDefault="00D730D2" w:rsidP="00155DBA">
      <w:pPr>
        <w:spacing w:line="240" w:lineRule="auto"/>
      </w:pPr>
      <w:r>
        <w:separator/>
      </w:r>
    </w:p>
  </w:endnote>
  <w:endnote w:type="continuationSeparator" w:id="0">
    <w:p w14:paraId="1F62A1E5" w14:textId="77777777" w:rsidR="00D730D2" w:rsidRDefault="00D730D2" w:rsidP="00155DBA">
      <w:pPr>
        <w:spacing w:line="240" w:lineRule="auto"/>
      </w:pPr>
      <w:r>
        <w:continuationSeparator/>
      </w:r>
    </w:p>
  </w:endnote>
  <w:endnote w:type="continuationNotice" w:id="1">
    <w:p w14:paraId="09B8D374" w14:textId="77777777" w:rsidR="00D730D2" w:rsidRDefault="00D730D2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olvo Novum">
    <w:altName w:val="Cambria"/>
    <w:panose1 w:val="020B0503040502060204"/>
    <w:charset w:val="00"/>
    <w:family w:val="swiss"/>
    <w:notTrueType/>
    <w:pitch w:val="variable"/>
    <w:sig w:usb0="A10002FF" w:usb1="5000200B" w:usb2="00000000" w:usb3="00000000" w:csb0="000000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Volvo Sans Pro">
    <w:altName w:val="Cambria"/>
    <w:charset w:val="00"/>
    <w:family w:val="roman"/>
    <w:pitch w:val="default"/>
  </w:font>
  <w:font w:name="Volvo Novum SemiLight">
    <w:altName w:val="Calibri"/>
    <w:panose1 w:val="020B0403040502060204"/>
    <w:charset w:val="00"/>
    <w:family w:val="swiss"/>
    <w:notTrueType/>
    <w:pitch w:val="variable"/>
    <w:sig w:usb0="A10002FF" w:usb1="5000200B" w:usb2="00000000" w:usb3="00000000" w:csb0="0000009F" w:csb1="00000000"/>
  </w:font>
  <w:font w:name="Volvo Novum Medium">
    <w:panose1 w:val="020B0603040502060204"/>
    <w:charset w:val="00"/>
    <w:family w:val="swiss"/>
    <w:notTrueType/>
    <w:pitch w:val="variable"/>
    <w:sig w:usb0="A10002FF" w:usb1="5000200B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78426A41-84FA-49D3-AA25-F7B51187C108}"/>
    <w:embedItalic r:id="rId2" w:fontKey="{64D627B9-7A73-4B79-8A6A-4A172BF92C03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D6079E" w14:textId="77777777" w:rsidR="00C71B5C" w:rsidRDefault="00C71B5C" w:rsidP="003F50FC">
    <w:pPr>
      <w:pStyle w:val="Footer"/>
      <w:spacing w:line="216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525DAB" w14:textId="77777777" w:rsidR="00D730D2" w:rsidRDefault="00D730D2" w:rsidP="00155DBA">
      <w:pPr>
        <w:spacing w:line="240" w:lineRule="auto"/>
      </w:pPr>
      <w:r>
        <w:separator/>
      </w:r>
    </w:p>
  </w:footnote>
  <w:footnote w:type="continuationSeparator" w:id="0">
    <w:p w14:paraId="3D3F3702" w14:textId="77777777" w:rsidR="00D730D2" w:rsidRDefault="00D730D2" w:rsidP="00155DBA">
      <w:pPr>
        <w:spacing w:line="240" w:lineRule="auto"/>
      </w:pPr>
      <w:r>
        <w:continuationSeparator/>
      </w:r>
    </w:p>
  </w:footnote>
  <w:footnote w:type="continuationNotice" w:id="1">
    <w:p w14:paraId="2B6EE482" w14:textId="77777777" w:rsidR="00D730D2" w:rsidRDefault="00D730D2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CB7345" w14:textId="62BC25DE" w:rsidR="00155DBA" w:rsidRPr="00FD57A1" w:rsidRDefault="007740D0">
    <w:pPr>
      <w:pStyle w:val="Header"/>
    </w:pPr>
    <w:r w:rsidRPr="00776B52">
      <w:rPr>
        <w:noProof/>
        <w:lang w:eastAsia="zh-CN"/>
      </w:rPr>
      <w:drawing>
        <wp:anchor distT="0" distB="0" distL="114300" distR="114300" simplePos="0" relativeHeight="251658240" behindDoc="0" locked="0" layoutInCell="1" allowOverlap="1" wp14:anchorId="1CA0A9D0" wp14:editId="7EFFC7AA">
          <wp:simplePos x="0" y="0"/>
          <wp:positionH relativeFrom="column">
            <wp:posOffset>2347778</wp:posOffset>
          </wp:positionH>
          <wp:positionV relativeFrom="page">
            <wp:posOffset>342900</wp:posOffset>
          </wp:positionV>
          <wp:extent cx="1061854" cy="82800"/>
          <wp:effectExtent l="0" t="0" r="5080" b="0"/>
          <wp:wrapNone/>
          <wp:docPr id="1" name="Graphic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phic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1854" cy="8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66CA5"/>
    <w:multiLevelType w:val="hybridMultilevel"/>
    <w:tmpl w:val="74C4ED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D024AE"/>
    <w:multiLevelType w:val="hybridMultilevel"/>
    <w:tmpl w:val="DF58C0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E928AD"/>
    <w:multiLevelType w:val="hybridMultilevel"/>
    <w:tmpl w:val="6212DB6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D0793C"/>
    <w:multiLevelType w:val="hybridMultilevel"/>
    <w:tmpl w:val="7400B52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5B2883"/>
    <w:multiLevelType w:val="hybridMultilevel"/>
    <w:tmpl w:val="C5B4FF20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>
      <w:start w:val="1"/>
      <w:numFmt w:val="lowerLetter"/>
      <w:lvlText w:val="%2."/>
      <w:lvlJc w:val="left"/>
      <w:pPr>
        <w:ind w:left="1080" w:hanging="360"/>
      </w:pPr>
    </w:lvl>
    <w:lvl w:ilvl="2" w:tplc="0809001B">
      <w:start w:val="1"/>
      <w:numFmt w:val="lowerRoman"/>
      <w:lvlText w:val="%3."/>
      <w:lvlJc w:val="right"/>
      <w:pPr>
        <w:ind w:left="1800" w:hanging="180"/>
      </w:pPr>
    </w:lvl>
    <w:lvl w:ilvl="3" w:tplc="0809000F">
      <w:start w:val="1"/>
      <w:numFmt w:val="decimal"/>
      <w:lvlText w:val="%4."/>
      <w:lvlJc w:val="left"/>
      <w:pPr>
        <w:ind w:left="2520" w:hanging="360"/>
      </w:pPr>
    </w:lvl>
    <w:lvl w:ilvl="4" w:tplc="08090019">
      <w:start w:val="1"/>
      <w:numFmt w:val="lowerLetter"/>
      <w:lvlText w:val="%5."/>
      <w:lvlJc w:val="left"/>
      <w:pPr>
        <w:ind w:left="3240" w:hanging="360"/>
      </w:pPr>
    </w:lvl>
    <w:lvl w:ilvl="5" w:tplc="0809001B">
      <w:start w:val="1"/>
      <w:numFmt w:val="lowerRoman"/>
      <w:lvlText w:val="%6."/>
      <w:lvlJc w:val="right"/>
      <w:pPr>
        <w:ind w:left="3960" w:hanging="180"/>
      </w:pPr>
    </w:lvl>
    <w:lvl w:ilvl="6" w:tplc="0809000F">
      <w:start w:val="1"/>
      <w:numFmt w:val="decimal"/>
      <w:lvlText w:val="%7."/>
      <w:lvlJc w:val="left"/>
      <w:pPr>
        <w:ind w:left="4680" w:hanging="360"/>
      </w:pPr>
    </w:lvl>
    <w:lvl w:ilvl="7" w:tplc="08090019">
      <w:start w:val="1"/>
      <w:numFmt w:val="lowerLetter"/>
      <w:lvlText w:val="%8."/>
      <w:lvlJc w:val="left"/>
      <w:pPr>
        <w:ind w:left="5400" w:hanging="360"/>
      </w:pPr>
    </w:lvl>
    <w:lvl w:ilvl="8" w:tplc="0809001B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8B24BD4"/>
    <w:multiLevelType w:val="hybridMultilevel"/>
    <w:tmpl w:val="B4B4E9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C15015D"/>
    <w:multiLevelType w:val="hybridMultilevel"/>
    <w:tmpl w:val="0744212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02D04B7"/>
    <w:multiLevelType w:val="hybridMultilevel"/>
    <w:tmpl w:val="C8D8BA1A"/>
    <w:lvl w:ilvl="0" w:tplc="041A98FA">
      <w:start w:val="1"/>
      <w:numFmt w:val="bullet"/>
      <w:pStyle w:val="ListParagraph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8" w15:restartNumberingAfterBreak="0">
    <w:nsid w:val="54B72529"/>
    <w:multiLevelType w:val="hybridMultilevel"/>
    <w:tmpl w:val="BF189C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9280E6B"/>
    <w:multiLevelType w:val="hybridMultilevel"/>
    <w:tmpl w:val="BCDCE23C"/>
    <w:lvl w:ilvl="0" w:tplc="99F250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E50853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AD0C8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6664F1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A3A85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ED253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D9207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EE48A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762CE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79E0CA6F"/>
    <w:multiLevelType w:val="hybridMultilevel"/>
    <w:tmpl w:val="CB2016BE"/>
    <w:lvl w:ilvl="0" w:tplc="C8B0AA26">
      <w:start w:val="1"/>
      <w:numFmt w:val="decimal"/>
      <w:lvlText w:val="%1."/>
      <w:lvlJc w:val="left"/>
      <w:pPr>
        <w:ind w:left="720" w:hanging="360"/>
      </w:pPr>
    </w:lvl>
    <w:lvl w:ilvl="1" w:tplc="26225F34">
      <w:start w:val="1"/>
      <w:numFmt w:val="lowerLetter"/>
      <w:lvlText w:val="%2."/>
      <w:lvlJc w:val="left"/>
      <w:pPr>
        <w:ind w:left="1440" w:hanging="360"/>
      </w:pPr>
    </w:lvl>
    <w:lvl w:ilvl="2" w:tplc="AEEE5924">
      <w:start w:val="1"/>
      <w:numFmt w:val="lowerRoman"/>
      <w:lvlText w:val="%3."/>
      <w:lvlJc w:val="right"/>
      <w:pPr>
        <w:ind w:left="2160" w:hanging="180"/>
      </w:pPr>
    </w:lvl>
    <w:lvl w:ilvl="3" w:tplc="53823DB0">
      <w:start w:val="1"/>
      <w:numFmt w:val="decimal"/>
      <w:lvlText w:val="%4."/>
      <w:lvlJc w:val="left"/>
      <w:pPr>
        <w:ind w:left="2880" w:hanging="360"/>
      </w:pPr>
    </w:lvl>
    <w:lvl w:ilvl="4" w:tplc="0DEC6B86">
      <w:start w:val="1"/>
      <w:numFmt w:val="lowerLetter"/>
      <w:lvlText w:val="%5."/>
      <w:lvlJc w:val="left"/>
      <w:pPr>
        <w:ind w:left="3600" w:hanging="360"/>
      </w:pPr>
    </w:lvl>
    <w:lvl w:ilvl="5" w:tplc="8D56A206">
      <w:start w:val="1"/>
      <w:numFmt w:val="lowerRoman"/>
      <w:lvlText w:val="%6."/>
      <w:lvlJc w:val="right"/>
      <w:pPr>
        <w:ind w:left="4320" w:hanging="180"/>
      </w:pPr>
    </w:lvl>
    <w:lvl w:ilvl="6" w:tplc="4016F40E">
      <w:start w:val="1"/>
      <w:numFmt w:val="decimal"/>
      <w:lvlText w:val="%7."/>
      <w:lvlJc w:val="left"/>
      <w:pPr>
        <w:ind w:left="5040" w:hanging="360"/>
      </w:pPr>
    </w:lvl>
    <w:lvl w:ilvl="7" w:tplc="53F0801E">
      <w:start w:val="1"/>
      <w:numFmt w:val="lowerLetter"/>
      <w:lvlText w:val="%8."/>
      <w:lvlJc w:val="left"/>
      <w:pPr>
        <w:ind w:left="5760" w:hanging="360"/>
      </w:pPr>
    </w:lvl>
    <w:lvl w:ilvl="8" w:tplc="7A22D7FC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7A7315"/>
    <w:multiLevelType w:val="hybridMultilevel"/>
    <w:tmpl w:val="66320F3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35077586">
    <w:abstractNumId w:val="7"/>
  </w:num>
  <w:num w:numId="2" w16cid:durableId="8357992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95655314">
    <w:abstractNumId w:val="9"/>
  </w:num>
  <w:num w:numId="4" w16cid:durableId="1583877092">
    <w:abstractNumId w:val="4"/>
  </w:num>
  <w:num w:numId="5" w16cid:durableId="75397648">
    <w:abstractNumId w:val="0"/>
  </w:num>
  <w:num w:numId="6" w16cid:durableId="645207168">
    <w:abstractNumId w:val="3"/>
  </w:num>
  <w:num w:numId="7" w16cid:durableId="1030180510">
    <w:abstractNumId w:val="5"/>
  </w:num>
  <w:num w:numId="8" w16cid:durableId="769786426">
    <w:abstractNumId w:val="10"/>
  </w:num>
  <w:num w:numId="9" w16cid:durableId="432670140">
    <w:abstractNumId w:val="1"/>
  </w:num>
  <w:num w:numId="10" w16cid:durableId="412898401">
    <w:abstractNumId w:val="8"/>
  </w:num>
  <w:num w:numId="11" w16cid:durableId="1480920499">
    <w:abstractNumId w:val="2"/>
  </w:num>
  <w:num w:numId="12" w16cid:durableId="1513568775">
    <w:abstractNumId w:val="6"/>
  </w:num>
  <w:num w:numId="13" w16cid:durableId="1005982670">
    <w:abstractNumId w:val="11"/>
  </w:num>
  <w:num w:numId="14" w16cid:durableId="1957372387">
    <w:abstractNumId w:val="7"/>
  </w:num>
  <w:num w:numId="15" w16cid:durableId="1612664205">
    <w:abstractNumId w:val="7"/>
  </w:num>
  <w:num w:numId="16" w16cid:durableId="108071298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embedTrueTypeFonts/>
  <w:saveSubsetFonts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304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40D0"/>
    <w:rsid w:val="000011BC"/>
    <w:rsid w:val="000011D4"/>
    <w:rsid w:val="00001F21"/>
    <w:rsid w:val="00002894"/>
    <w:rsid w:val="00003314"/>
    <w:rsid w:val="00003A49"/>
    <w:rsid w:val="00003ADA"/>
    <w:rsid w:val="00003F89"/>
    <w:rsid w:val="00004A52"/>
    <w:rsid w:val="00004A8B"/>
    <w:rsid w:val="000056D0"/>
    <w:rsid w:val="00007FDB"/>
    <w:rsid w:val="00010077"/>
    <w:rsid w:val="00010184"/>
    <w:rsid w:val="00010759"/>
    <w:rsid w:val="000111CA"/>
    <w:rsid w:val="000112C7"/>
    <w:rsid w:val="000113DA"/>
    <w:rsid w:val="00011503"/>
    <w:rsid w:val="000129A5"/>
    <w:rsid w:val="0001311D"/>
    <w:rsid w:val="00013821"/>
    <w:rsid w:val="00013FF4"/>
    <w:rsid w:val="000143BC"/>
    <w:rsid w:val="00014F43"/>
    <w:rsid w:val="00015DEE"/>
    <w:rsid w:val="000200A2"/>
    <w:rsid w:val="00021661"/>
    <w:rsid w:val="0002217F"/>
    <w:rsid w:val="00022957"/>
    <w:rsid w:val="00022F17"/>
    <w:rsid w:val="00023CDC"/>
    <w:rsid w:val="0002428A"/>
    <w:rsid w:val="000264A3"/>
    <w:rsid w:val="0002731E"/>
    <w:rsid w:val="00027533"/>
    <w:rsid w:val="000277D2"/>
    <w:rsid w:val="00031AB9"/>
    <w:rsid w:val="00031CE8"/>
    <w:rsid w:val="000327FA"/>
    <w:rsid w:val="000334CE"/>
    <w:rsid w:val="00034AAA"/>
    <w:rsid w:val="00034B9F"/>
    <w:rsid w:val="00036870"/>
    <w:rsid w:val="0003696E"/>
    <w:rsid w:val="000369E4"/>
    <w:rsid w:val="00037644"/>
    <w:rsid w:val="00037772"/>
    <w:rsid w:val="00037960"/>
    <w:rsid w:val="00037ABA"/>
    <w:rsid w:val="00037BDE"/>
    <w:rsid w:val="0004104B"/>
    <w:rsid w:val="000411E3"/>
    <w:rsid w:val="0004138F"/>
    <w:rsid w:val="00041D10"/>
    <w:rsid w:val="000439DB"/>
    <w:rsid w:val="0004460A"/>
    <w:rsid w:val="00045CC5"/>
    <w:rsid w:val="00045D00"/>
    <w:rsid w:val="000462D5"/>
    <w:rsid w:val="00046B19"/>
    <w:rsid w:val="00047038"/>
    <w:rsid w:val="0005013E"/>
    <w:rsid w:val="000501F2"/>
    <w:rsid w:val="00050290"/>
    <w:rsid w:val="00050903"/>
    <w:rsid w:val="00052157"/>
    <w:rsid w:val="00053C67"/>
    <w:rsid w:val="000541E9"/>
    <w:rsid w:val="00054D51"/>
    <w:rsid w:val="0005582E"/>
    <w:rsid w:val="00056148"/>
    <w:rsid w:val="00056401"/>
    <w:rsid w:val="00056DCF"/>
    <w:rsid w:val="00056E82"/>
    <w:rsid w:val="00057BC8"/>
    <w:rsid w:val="00057C86"/>
    <w:rsid w:val="00057DCD"/>
    <w:rsid w:val="00060E11"/>
    <w:rsid w:val="00063FB0"/>
    <w:rsid w:val="00066177"/>
    <w:rsid w:val="000668C8"/>
    <w:rsid w:val="00070F62"/>
    <w:rsid w:val="0007118B"/>
    <w:rsid w:val="0007282F"/>
    <w:rsid w:val="00073059"/>
    <w:rsid w:val="00074384"/>
    <w:rsid w:val="00074623"/>
    <w:rsid w:val="00075BA7"/>
    <w:rsid w:val="00075EA3"/>
    <w:rsid w:val="00076214"/>
    <w:rsid w:val="00076370"/>
    <w:rsid w:val="00076A75"/>
    <w:rsid w:val="0008013A"/>
    <w:rsid w:val="00080F93"/>
    <w:rsid w:val="00081E59"/>
    <w:rsid w:val="00082898"/>
    <w:rsid w:val="00082A8A"/>
    <w:rsid w:val="00082C03"/>
    <w:rsid w:val="00083752"/>
    <w:rsid w:val="00083A68"/>
    <w:rsid w:val="00085DE3"/>
    <w:rsid w:val="000864B5"/>
    <w:rsid w:val="00086641"/>
    <w:rsid w:val="00087A75"/>
    <w:rsid w:val="00087E8F"/>
    <w:rsid w:val="000903EB"/>
    <w:rsid w:val="00090AAE"/>
    <w:rsid w:val="00091C17"/>
    <w:rsid w:val="00091C2F"/>
    <w:rsid w:val="000926AD"/>
    <w:rsid w:val="00093E03"/>
    <w:rsid w:val="00094EF7"/>
    <w:rsid w:val="00095AFE"/>
    <w:rsid w:val="00095E7B"/>
    <w:rsid w:val="00096A65"/>
    <w:rsid w:val="00096D16"/>
    <w:rsid w:val="00096F1D"/>
    <w:rsid w:val="0009767B"/>
    <w:rsid w:val="000A0329"/>
    <w:rsid w:val="000A0751"/>
    <w:rsid w:val="000A0BC5"/>
    <w:rsid w:val="000A3713"/>
    <w:rsid w:val="000A3C8F"/>
    <w:rsid w:val="000A430C"/>
    <w:rsid w:val="000A4524"/>
    <w:rsid w:val="000A4A1E"/>
    <w:rsid w:val="000A4C0F"/>
    <w:rsid w:val="000A77DF"/>
    <w:rsid w:val="000A7A63"/>
    <w:rsid w:val="000B0424"/>
    <w:rsid w:val="000B0513"/>
    <w:rsid w:val="000B0B22"/>
    <w:rsid w:val="000B0FAD"/>
    <w:rsid w:val="000B2791"/>
    <w:rsid w:val="000B2932"/>
    <w:rsid w:val="000B39F6"/>
    <w:rsid w:val="000B4895"/>
    <w:rsid w:val="000B7C94"/>
    <w:rsid w:val="000C1068"/>
    <w:rsid w:val="000C1F3C"/>
    <w:rsid w:val="000C3406"/>
    <w:rsid w:val="000C40D8"/>
    <w:rsid w:val="000C4C6B"/>
    <w:rsid w:val="000C6F82"/>
    <w:rsid w:val="000C7111"/>
    <w:rsid w:val="000C73C5"/>
    <w:rsid w:val="000D1338"/>
    <w:rsid w:val="000D15A3"/>
    <w:rsid w:val="000D18AD"/>
    <w:rsid w:val="000D1F2B"/>
    <w:rsid w:val="000D1F49"/>
    <w:rsid w:val="000D275A"/>
    <w:rsid w:val="000D4BB3"/>
    <w:rsid w:val="000D51F0"/>
    <w:rsid w:val="000D5B88"/>
    <w:rsid w:val="000D75DA"/>
    <w:rsid w:val="000D782C"/>
    <w:rsid w:val="000D7993"/>
    <w:rsid w:val="000D7C70"/>
    <w:rsid w:val="000E079A"/>
    <w:rsid w:val="000E0BBF"/>
    <w:rsid w:val="000E1432"/>
    <w:rsid w:val="000E204F"/>
    <w:rsid w:val="000E23D2"/>
    <w:rsid w:val="000E25F7"/>
    <w:rsid w:val="000E2DE4"/>
    <w:rsid w:val="000E3502"/>
    <w:rsid w:val="000E3CA9"/>
    <w:rsid w:val="000E3F94"/>
    <w:rsid w:val="000E4DA7"/>
    <w:rsid w:val="000E51A0"/>
    <w:rsid w:val="000E5C41"/>
    <w:rsid w:val="000E74F1"/>
    <w:rsid w:val="000E7755"/>
    <w:rsid w:val="000E7784"/>
    <w:rsid w:val="000E7CAE"/>
    <w:rsid w:val="000F0D24"/>
    <w:rsid w:val="000F1D11"/>
    <w:rsid w:val="000F261B"/>
    <w:rsid w:val="000F2630"/>
    <w:rsid w:val="000F27A5"/>
    <w:rsid w:val="000F2DC2"/>
    <w:rsid w:val="000F42DD"/>
    <w:rsid w:val="000F4A14"/>
    <w:rsid w:val="000F4ADB"/>
    <w:rsid w:val="000F659B"/>
    <w:rsid w:val="000F68BB"/>
    <w:rsid w:val="000F7100"/>
    <w:rsid w:val="000F7DF6"/>
    <w:rsid w:val="00100816"/>
    <w:rsid w:val="001009E0"/>
    <w:rsid w:val="00101A0B"/>
    <w:rsid w:val="00104AB3"/>
    <w:rsid w:val="0010758C"/>
    <w:rsid w:val="00110E5B"/>
    <w:rsid w:val="001110B6"/>
    <w:rsid w:val="0011185C"/>
    <w:rsid w:val="001123C2"/>
    <w:rsid w:val="001130CB"/>
    <w:rsid w:val="0011332D"/>
    <w:rsid w:val="00113625"/>
    <w:rsid w:val="00113A1F"/>
    <w:rsid w:val="00113C99"/>
    <w:rsid w:val="0011445E"/>
    <w:rsid w:val="00115353"/>
    <w:rsid w:val="00115A18"/>
    <w:rsid w:val="00117965"/>
    <w:rsid w:val="001210EB"/>
    <w:rsid w:val="0012241F"/>
    <w:rsid w:val="0012385E"/>
    <w:rsid w:val="00123AB9"/>
    <w:rsid w:val="00124904"/>
    <w:rsid w:val="00125745"/>
    <w:rsid w:val="00125768"/>
    <w:rsid w:val="00126006"/>
    <w:rsid w:val="001273EB"/>
    <w:rsid w:val="0012776A"/>
    <w:rsid w:val="00127E2A"/>
    <w:rsid w:val="00130005"/>
    <w:rsid w:val="00131C3D"/>
    <w:rsid w:val="0013234B"/>
    <w:rsid w:val="00132785"/>
    <w:rsid w:val="0013278E"/>
    <w:rsid w:val="00132AC0"/>
    <w:rsid w:val="0013354D"/>
    <w:rsid w:val="00133D60"/>
    <w:rsid w:val="001352F7"/>
    <w:rsid w:val="0013655F"/>
    <w:rsid w:val="001365F0"/>
    <w:rsid w:val="0014014A"/>
    <w:rsid w:val="00140923"/>
    <w:rsid w:val="00140CEF"/>
    <w:rsid w:val="00142501"/>
    <w:rsid w:val="00142CEE"/>
    <w:rsid w:val="00143884"/>
    <w:rsid w:val="00144C43"/>
    <w:rsid w:val="00145305"/>
    <w:rsid w:val="001454DA"/>
    <w:rsid w:val="0014596D"/>
    <w:rsid w:val="00146D0E"/>
    <w:rsid w:val="00150901"/>
    <w:rsid w:val="00150E26"/>
    <w:rsid w:val="00151021"/>
    <w:rsid w:val="0015137A"/>
    <w:rsid w:val="00151600"/>
    <w:rsid w:val="00151F98"/>
    <w:rsid w:val="00153808"/>
    <w:rsid w:val="00153B48"/>
    <w:rsid w:val="001543C5"/>
    <w:rsid w:val="00155011"/>
    <w:rsid w:val="001550A8"/>
    <w:rsid w:val="001557AC"/>
    <w:rsid w:val="00155DBA"/>
    <w:rsid w:val="00156933"/>
    <w:rsid w:val="00156AC9"/>
    <w:rsid w:val="00157D7B"/>
    <w:rsid w:val="001608BF"/>
    <w:rsid w:val="00160939"/>
    <w:rsid w:val="001611AC"/>
    <w:rsid w:val="00162E71"/>
    <w:rsid w:val="00166943"/>
    <w:rsid w:val="00166B20"/>
    <w:rsid w:val="00167CE7"/>
    <w:rsid w:val="001700D4"/>
    <w:rsid w:val="00170D7E"/>
    <w:rsid w:val="00171023"/>
    <w:rsid w:val="00172AD6"/>
    <w:rsid w:val="001737F3"/>
    <w:rsid w:val="00173924"/>
    <w:rsid w:val="0017606C"/>
    <w:rsid w:val="00176426"/>
    <w:rsid w:val="00177FD0"/>
    <w:rsid w:val="00180478"/>
    <w:rsid w:val="00180C77"/>
    <w:rsid w:val="00181942"/>
    <w:rsid w:val="00183E52"/>
    <w:rsid w:val="0018489F"/>
    <w:rsid w:val="00184FE7"/>
    <w:rsid w:val="00186628"/>
    <w:rsid w:val="00186A79"/>
    <w:rsid w:val="001872E3"/>
    <w:rsid w:val="0019025C"/>
    <w:rsid w:val="001915C4"/>
    <w:rsid w:val="00191914"/>
    <w:rsid w:val="00191EAA"/>
    <w:rsid w:val="001935D3"/>
    <w:rsid w:val="0019440D"/>
    <w:rsid w:val="0019503D"/>
    <w:rsid w:val="0019523B"/>
    <w:rsid w:val="00195FFC"/>
    <w:rsid w:val="00196B54"/>
    <w:rsid w:val="001A05DA"/>
    <w:rsid w:val="001A07BD"/>
    <w:rsid w:val="001A206E"/>
    <w:rsid w:val="001A21D0"/>
    <w:rsid w:val="001A3B69"/>
    <w:rsid w:val="001A3D66"/>
    <w:rsid w:val="001A7224"/>
    <w:rsid w:val="001A75CA"/>
    <w:rsid w:val="001A7773"/>
    <w:rsid w:val="001B0257"/>
    <w:rsid w:val="001B07DF"/>
    <w:rsid w:val="001B0C43"/>
    <w:rsid w:val="001B0D1E"/>
    <w:rsid w:val="001B1191"/>
    <w:rsid w:val="001B195F"/>
    <w:rsid w:val="001B1E55"/>
    <w:rsid w:val="001B2359"/>
    <w:rsid w:val="001B2D09"/>
    <w:rsid w:val="001B4E96"/>
    <w:rsid w:val="001B5585"/>
    <w:rsid w:val="001B6E46"/>
    <w:rsid w:val="001B7691"/>
    <w:rsid w:val="001C0367"/>
    <w:rsid w:val="001C0E4B"/>
    <w:rsid w:val="001C1E68"/>
    <w:rsid w:val="001C32C2"/>
    <w:rsid w:val="001C3BC8"/>
    <w:rsid w:val="001C54FF"/>
    <w:rsid w:val="001C672B"/>
    <w:rsid w:val="001C73CE"/>
    <w:rsid w:val="001C78A0"/>
    <w:rsid w:val="001C7B5D"/>
    <w:rsid w:val="001D023F"/>
    <w:rsid w:val="001D050B"/>
    <w:rsid w:val="001D0BA4"/>
    <w:rsid w:val="001D275D"/>
    <w:rsid w:val="001D2A11"/>
    <w:rsid w:val="001D2D31"/>
    <w:rsid w:val="001D2F3B"/>
    <w:rsid w:val="001D3D2D"/>
    <w:rsid w:val="001D3E6F"/>
    <w:rsid w:val="001D4B3A"/>
    <w:rsid w:val="001D4F2A"/>
    <w:rsid w:val="001D55E5"/>
    <w:rsid w:val="001D65C1"/>
    <w:rsid w:val="001D694E"/>
    <w:rsid w:val="001D6A50"/>
    <w:rsid w:val="001D6B4A"/>
    <w:rsid w:val="001D7877"/>
    <w:rsid w:val="001D7F0E"/>
    <w:rsid w:val="001E067A"/>
    <w:rsid w:val="001E0FA0"/>
    <w:rsid w:val="001E1278"/>
    <w:rsid w:val="001E1851"/>
    <w:rsid w:val="001E363D"/>
    <w:rsid w:val="001E3940"/>
    <w:rsid w:val="001E3BEB"/>
    <w:rsid w:val="001E436F"/>
    <w:rsid w:val="001E4B59"/>
    <w:rsid w:val="001E5193"/>
    <w:rsid w:val="001E5370"/>
    <w:rsid w:val="001E5ED3"/>
    <w:rsid w:val="001E7866"/>
    <w:rsid w:val="001F058D"/>
    <w:rsid w:val="001F5B55"/>
    <w:rsid w:val="001F5B94"/>
    <w:rsid w:val="001F6801"/>
    <w:rsid w:val="001F69A2"/>
    <w:rsid w:val="001F6CBC"/>
    <w:rsid w:val="001F7A5D"/>
    <w:rsid w:val="00202E40"/>
    <w:rsid w:val="00202E49"/>
    <w:rsid w:val="00203CC0"/>
    <w:rsid w:val="00203D2C"/>
    <w:rsid w:val="00204B68"/>
    <w:rsid w:val="00205810"/>
    <w:rsid w:val="00205991"/>
    <w:rsid w:val="00205D74"/>
    <w:rsid w:val="002061C1"/>
    <w:rsid w:val="00206AE6"/>
    <w:rsid w:val="0020785B"/>
    <w:rsid w:val="0020790B"/>
    <w:rsid w:val="00207918"/>
    <w:rsid w:val="00207C57"/>
    <w:rsid w:val="00210B26"/>
    <w:rsid w:val="00210F2B"/>
    <w:rsid w:val="00211AAC"/>
    <w:rsid w:val="00212CB4"/>
    <w:rsid w:val="00212EF5"/>
    <w:rsid w:val="00213808"/>
    <w:rsid w:val="00213990"/>
    <w:rsid w:val="0021457F"/>
    <w:rsid w:val="00214F43"/>
    <w:rsid w:val="002152B4"/>
    <w:rsid w:val="002168C7"/>
    <w:rsid w:val="002170B3"/>
    <w:rsid w:val="0021762A"/>
    <w:rsid w:val="00217FA1"/>
    <w:rsid w:val="00221148"/>
    <w:rsid w:val="002211A0"/>
    <w:rsid w:val="002215A2"/>
    <w:rsid w:val="002229EC"/>
    <w:rsid w:val="00222C31"/>
    <w:rsid w:val="002233F8"/>
    <w:rsid w:val="00223D79"/>
    <w:rsid w:val="0022477B"/>
    <w:rsid w:val="002250B1"/>
    <w:rsid w:val="00225CFE"/>
    <w:rsid w:val="00226343"/>
    <w:rsid w:val="00226CD7"/>
    <w:rsid w:val="002270AA"/>
    <w:rsid w:val="00230493"/>
    <w:rsid w:val="00230727"/>
    <w:rsid w:val="00230873"/>
    <w:rsid w:val="00230CC6"/>
    <w:rsid w:val="00231BED"/>
    <w:rsid w:val="002336B4"/>
    <w:rsid w:val="0023416D"/>
    <w:rsid w:val="0023628B"/>
    <w:rsid w:val="002367FF"/>
    <w:rsid w:val="0023686C"/>
    <w:rsid w:val="00241213"/>
    <w:rsid w:val="00242CE0"/>
    <w:rsid w:val="00242D2B"/>
    <w:rsid w:val="00243516"/>
    <w:rsid w:val="00243553"/>
    <w:rsid w:val="00243664"/>
    <w:rsid w:val="00243BFE"/>
    <w:rsid w:val="00244343"/>
    <w:rsid w:val="00245B51"/>
    <w:rsid w:val="00246F14"/>
    <w:rsid w:val="002471D1"/>
    <w:rsid w:val="00247D5F"/>
    <w:rsid w:val="00250346"/>
    <w:rsid w:val="00251269"/>
    <w:rsid w:val="00252023"/>
    <w:rsid w:val="00252667"/>
    <w:rsid w:val="00252A4F"/>
    <w:rsid w:val="00253994"/>
    <w:rsid w:val="0025443B"/>
    <w:rsid w:val="002546B3"/>
    <w:rsid w:val="00255684"/>
    <w:rsid w:val="002570AB"/>
    <w:rsid w:val="00257703"/>
    <w:rsid w:val="00260178"/>
    <w:rsid w:val="00260A7D"/>
    <w:rsid w:val="002610C3"/>
    <w:rsid w:val="00262024"/>
    <w:rsid w:val="002634DD"/>
    <w:rsid w:val="00263C64"/>
    <w:rsid w:val="00264425"/>
    <w:rsid w:val="002651AD"/>
    <w:rsid w:val="00265248"/>
    <w:rsid w:val="00265339"/>
    <w:rsid w:val="0026571D"/>
    <w:rsid w:val="00266D09"/>
    <w:rsid w:val="00270062"/>
    <w:rsid w:val="00270A49"/>
    <w:rsid w:val="00271013"/>
    <w:rsid w:val="0027129C"/>
    <w:rsid w:val="00271E02"/>
    <w:rsid w:val="002720F9"/>
    <w:rsid w:val="002721F1"/>
    <w:rsid w:val="002730F3"/>
    <w:rsid w:val="00273F5A"/>
    <w:rsid w:val="00273FF7"/>
    <w:rsid w:val="0027413C"/>
    <w:rsid w:val="002741F9"/>
    <w:rsid w:val="002761E4"/>
    <w:rsid w:val="002815D1"/>
    <w:rsid w:val="002825D1"/>
    <w:rsid w:val="002827A0"/>
    <w:rsid w:val="002834A2"/>
    <w:rsid w:val="0028427D"/>
    <w:rsid w:val="00284794"/>
    <w:rsid w:val="00285BE2"/>
    <w:rsid w:val="00285C60"/>
    <w:rsid w:val="00285EA8"/>
    <w:rsid w:val="00286D41"/>
    <w:rsid w:val="00287F37"/>
    <w:rsid w:val="00290148"/>
    <w:rsid w:val="00291464"/>
    <w:rsid w:val="00291AFF"/>
    <w:rsid w:val="0029226A"/>
    <w:rsid w:val="00292FCE"/>
    <w:rsid w:val="0029436F"/>
    <w:rsid w:val="00294B3C"/>
    <w:rsid w:val="00295102"/>
    <w:rsid w:val="00295757"/>
    <w:rsid w:val="00295A0B"/>
    <w:rsid w:val="00295D28"/>
    <w:rsid w:val="00296377"/>
    <w:rsid w:val="0029666F"/>
    <w:rsid w:val="0029769A"/>
    <w:rsid w:val="00297D03"/>
    <w:rsid w:val="002A03E2"/>
    <w:rsid w:val="002A160B"/>
    <w:rsid w:val="002A23C9"/>
    <w:rsid w:val="002A265E"/>
    <w:rsid w:val="002A26B8"/>
    <w:rsid w:val="002A2849"/>
    <w:rsid w:val="002A2AB8"/>
    <w:rsid w:val="002A2BC8"/>
    <w:rsid w:val="002A3F63"/>
    <w:rsid w:val="002A6CCD"/>
    <w:rsid w:val="002B06FF"/>
    <w:rsid w:val="002B0CCE"/>
    <w:rsid w:val="002B0D81"/>
    <w:rsid w:val="002B108F"/>
    <w:rsid w:val="002B2F56"/>
    <w:rsid w:val="002B3522"/>
    <w:rsid w:val="002B3FF2"/>
    <w:rsid w:val="002B4F3D"/>
    <w:rsid w:val="002B5276"/>
    <w:rsid w:val="002B58BA"/>
    <w:rsid w:val="002B613D"/>
    <w:rsid w:val="002B7D16"/>
    <w:rsid w:val="002B7F27"/>
    <w:rsid w:val="002C0A7F"/>
    <w:rsid w:val="002C0B15"/>
    <w:rsid w:val="002C0C96"/>
    <w:rsid w:val="002C1F25"/>
    <w:rsid w:val="002C20AC"/>
    <w:rsid w:val="002C277B"/>
    <w:rsid w:val="002C2BB7"/>
    <w:rsid w:val="002C2ECC"/>
    <w:rsid w:val="002C3334"/>
    <w:rsid w:val="002C45B0"/>
    <w:rsid w:val="002C45D7"/>
    <w:rsid w:val="002C4B0A"/>
    <w:rsid w:val="002C4DB7"/>
    <w:rsid w:val="002C4F04"/>
    <w:rsid w:val="002C6E39"/>
    <w:rsid w:val="002C7491"/>
    <w:rsid w:val="002C74F7"/>
    <w:rsid w:val="002C79BB"/>
    <w:rsid w:val="002D2D48"/>
    <w:rsid w:val="002D31DE"/>
    <w:rsid w:val="002D33A5"/>
    <w:rsid w:val="002D3452"/>
    <w:rsid w:val="002D37C5"/>
    <w:rsid w:val="002D3A6F"/>
    <w:rsid w:val="002D3CC1"/>
    <w:rsid w:val="002D4997"/>
    <w:rsid w:val="002D518C"/>
    <w:rsid w:val="002D6E2B"/>
    <w:rsid w:val="002D77F5"/>
    <w:rsid w:val="002D78DF"/>
    <w:rsid w:val="002D7E59"/>
    <w:rsid w:val="002E075D"/>
    <w:rsid w:val="002E0939"/>
    <w:rsid w:val="002E0D0F"/>
    <w:rsid w:val="002E0D8F"/>
    <w:rsid w:val="002E129E"/>
    <w:rsid w:val="002E13C2"/>
    <w:rsid w:val="002E1934"/>
    <w:rsid w:val="002E198A"/>
    <w:rsid w:val="002E1CA3"/>
    <w:rsid w:val="002E1F0F"/>
    <w:rsid w:val="002E23FE"/>
    <w:rsid w:val="002E2A34"/>
    <w:rsid w:val="002E3551"/>
    <w:rsid w:val="002E3FD3"/>
    <w:rsid w:val="002E4181"/>
    <w:rsid w:val="002E447A"/>
    <w:rsid w:val="002E4499"/>
    <w:rsid w:val="002E4A9D"/>
    <w:rsid w:val="002E6E7F"/>
    <w:rsid w:val="002E7682"/>
    <w:rsid w:val="002E7B2A"/>
    <w:rsid w:val="002F0CB7"/>
    <w:rsid w:val="002F157E"/>
    <w:rsid w:val="002F1A3D"/>
    <w:rsid w:val="002F2C3E"/>
    <w:rsid w:val="002F2FF9"/>
    <w:rsid w:val="002F331E"/>
    <w:rsid w:val="002F3B70"/>
    <w:rsid w:val="002F48EB"/>
    <w:rsid w:val="002F7CAC"/>
    <w:rsid w:val="003015AE"/>
    <w:rsid w:val="003021E4"/>
    <w:rsid w:val="003024F1"/>
    <w:rsid w:val="00302610"/>
    <w:rsid w:val="00303541"/>
    <w:rsid w:val="00303567"/>
    <w:rsid w:val="00304AEB"/>
    <w:rsid w:val="00306A0D"/>
    <w:rsid w:val="00307471"/>
    <w:rsid w:val="003077AD"/>
    <w:rsid w:val="00310348"/>
    <w:rsid w:val="00310578"/>
    <w:rsid w:val="00311370"/>
    <w:rsid w:val="003129D0"/>
    <w:rsid w:val="0031462E"/>
    <w:rsid w:val="00314BE6"/>
    <w:rsid w:val="00314F9A"/>
    <w:rsid w:val="00315720"/>
    <w:rsid w:val="003157AD"/>
    <w:rsid w:val="00315FCA"/>
    <w:rsid w:val="003160EE"/>
    <w:rsid w:val="00317982"/>
    <w:rsid w:val="00317BEE"/>
    <w:rsid w:val="00317F17"/>
    <w:rsid w:val="00320D57"/>
    <w:rsid w:val="003224EA"/>
    <w:rsid w:val="0032252D"/>
    <w:rsid w:val="00322F28"/>
    <w:rsid w:val="00323CE4"/>
    <w:rsid w:val="003263E9"/>
    <w:rsid w:val="00326769"/>
    <w:rsid w:val="00326DC2"/>
    <w:rsid w:val="0032776E"/>
    <w:rsid w:val="0032782C"/>
    <w:rsid w:val="00327C9E"/>
    <w:rsid w:val="00330CBF"/>
    <w:rsid w:val="00330EAD"/>
    <w:rsid w:val="0033151F"/>
    <w:rsid w:val="00332636"/>
    <w:rsid w:val="003333E4"/>
    <w:rsid w:val="00334EF0"/>
    <w:rsid w:val="0033599B"/>
    <w:rsid w:val="00335FB1"/>
    <w:rsid w:val="00336048"/>
    <w:rsid w:val="00336C3D"/>
    <w:rsid w:val="003376B4"/>
    <w:rsid w:val="0034085E"/>
    <w:rsid w:val="00340D72"/>
    <w:rsid w:val="0034192A"/>
    <w:rsid w:val="00342ECE"/>
    <w:rsid w:val="00343355"/>
    <w:rsid w:val="00343500"/>
    <w:rsid w:val="003438D7"/>
    <w:rsid w:val="00344C6A"/>
    <w:rsid w:val="00345327"/>
    <w:rsid w:val="00345375"/>
    <w:rsid w:val="0034585E"/>
    <w:rsid w:val="00345ADD"/>
    <w:rsid w:val="00345EE2"/>
    <w:rsid w:val="0034604E"/>
    <w:rsid w:val="00346D3F"/>
    <w:rsid w:val="00347E25"/>
    <w:rsid w:val="0035040D"/>
    <w:rsid w:val="00351621"/>
    <w:rsid w:val="003519D7"/>
    <w:rsid w:val="0035276C"/>
    <w:rsid w:val="00353A8C"/>
    <w:rsid w:val="00353FDA"/>
    <w:rsid w:val="00354416"/>
    <w:rsid w:val="00354772"/>
    <w:rsid w:val="0035560A"/>
    <w:rsid w:val="003557AA"/>
    <w:rsid w:val="003566F0"/>
    <w:rsid w:val="00360891"/>
    <w:rsid w:val="00360AE9"/>
    <w:rsid w:val="00361764"/>
    <w:rsid w:val="003619D4"/>
    <w:rsid w:val="00361F48"/>
    <w:rsid w:val="003625C1"/>
    <w:rsid w:val="00362951"/>
    <w:rsid w:val="00362AE9"/>
    <w:rsid w:val="003640DE"/>
    <w:rsid w:val="00364166"/>
    <w:rsid w:val="00365102"/>
    <w:rsid w:val="00365A8A"/>
    <w:rsid w:val="00365B4B"/>
    <w:rsid w:val="00366E01"/>
    <w:rsid w:val="00367374"/>
    <w:rsid w:val="003677A3"/>
    <w:rsid w:val="00367B81"/>
    <w:rsid w:val="00367DE1"/>
    <w:rsid w:val="00370163"/>
    <w:rsid w:val="00370395"/>
    <w:rsid w:val="003710B8"/>
    <w:rsid w:val="00371AFF"/>
    <w:rsid w:val="00371CB5"/>
    <w:rsid w:val="00371EC6"/>
    <w:rsid w:val="00372130"/>
    <w:rsid w:val="003728DA"/>
    <w:rsid w:val="00372A77"/>
    <w:rsid w:val="00373074"/>
    <w:rsid w:val="0037314C"/>
    <w:rsid w:val="0037327B"/>
    <w:rsid w:val="0037358F"/>
    <w:rsid w:val="00373980"/>
    <w:rsid w:val="00375514"/>
    <w:rsid w:val="003777E6"/>
    <w:rsid w:val="00377C87"/>
    <w:rsid w:val="00380347"/>
    <w:rsid w:val="003818A7"/>
    <w:rsid w:val="00381BB2"/>
    <w:rsid w:val="003822F4"/>
    <w:rsid w:val="0038294A"/>
    <w:rsid w:val="00382D7D"/>
    <w:rsid w:val="00382D8A"/>
    <w:rsid w:val="00383214"/>
    <w:rsid w:val="00383874"/>
    <w:rsid w:val="0038492E"/>
    <w:rsid w:val="003859A7"/>
    <w:rsid w:val="003867FF"/>
    <w:rsid w:val="0038725B"/>
    <w:rsid w:val="00390558"/>
    <w:rsid w:val="0039060C"/>
    <w:rsid w:val="00390D72"/>
    <w:rsid w:val="0039129A"/>
    <w:rsid w:val="003920F9"/>
    <w:rsid w:val="0039258C"/>
    <w:rsid w:val="003928BA"/>
    <w:rsid w:val="00392DA1"/>
    <w:rsid w:val="00393B8C"/>
    <w:rsid w:val="00393BC7"/>
    <w:rsid w:val="0039463B"/>
    <w:rsid w:val="00394AB3"/>
    <w:rsid w:val="00394DA7"/>
    <w:rsid w:val="00395032"/>
    <w:rsid w:val="00395415"/>
    <w:rsid w:val="0039595A"/>
    <w:rsid w:val="00396356"/>
    <w:rsid w:val="0039650A"/>
    <w:rsid w:val="003965BF"/>
    <w:rsid w:val="0039672F"/>
    <w:rsid w:val="00396F21"/>
    <w:rsid w:val="00397E28"/>
    <w:rsid w:val="003A0BE2"/>
    <w:rsid w:val="003A218D"/>
    <w:rsid w:val="003A35E4"/>
    <w:rsid w:val="003A40F5"/>
    <w:rsid w:val="003A48CF"/>
    <w:rsid w:val="003A69F6"/>
    <w:rsid w:val="003A72C2"/>
    <w:rsid w:val="003A74F1"/>
    <w:rsid w:val="003A7D3C"/>
    <w:rsid w:val="003A7F14"/>
    <w:rsid w:val="003B1414"/>
    <w:rsid w:val="003B1F7E"/>
    <w:rsid w:val="003B24B0"/>
    <w:rsid w:val="003B26F3"/>
    <w:rsid w:val="003B2E14"/>
    <w:rsid w:val="003B34B6"/>
    <w:rsid w:val="003B3775"/>
    <w:rsid w:val="003B59AD"/>
    <w:rsid w:val="003B65FB"/>
    <w:rsid w:val="003B6A78"/>
    <w:rsid w:val="003C0C7C"/>
    <w:rsid w:val="003C0DA4"/>
    <w:rsid w:val="003C1E2B"/>
    <w:rsid w:val="003C1F12"/>
    <w:rsid w:val="003C32C4"/>
    <w:rsid w:val="003C3E55"/>
    <w:rsid w:val="003C43C9"/>
    <w:rsid w:val="003C55C5"/>
    <w:rsid w:val="003C67CD"/>
    <w:rsid w:val="003C67E9"/>
    <w:rsid w:val="003D02FD"/>
    <w:rsid w:val="003D17B7"/>
    <w:rsid w:val="003D1A26"/>
    <w:rsid w:val="003D2096"/>
    <w:rsid w:val="003D245F"/>
    <w:rsid w:val="003D3C66"/>
    <w:rsid w:val="003D3DF9"/>
    <w:rsid w:val="003D4D56"/>
    <w:rsid w:val="003D5205"/>
    <w:rsid w:val="003D52BE"/>
    <w:rsid w:val="003D52D7"/>
    <w:rsid w:val="003D6ED1"/>
    <w:rsid w:val="003D735F"/>
    <w:rsid w:val="003E04DA"/>
    <w:rsid w:val="003E0A34"/>
    <w:rsid w:val="003E117F"/>
    <w:rsid w:val="003E11ED"/>
    <w:rsid w:val="003E3764"/>
    <w:rsid w:val="003E393F"/>
    <w:rsid w:val="003E3D27"/>
    <w:rsid w:val="003E46D9"/>
    <w:rsid w:val="003E4C89"/>
    <w:rsid w:val="003E6D78"/>
    <w:rsid w:val="003E7182"/>
    <w:rsid w:val="003E779A"/>
    <w:rsid w:val="003F0082"/>
    <w:rsid w:val="003F07A5"/>
    <w:rsid w:val="003F0A17"/>
    <w:rsid w:val="003F18BB"/>
    <w:rsid w:val="003F192A"/>
    <w:rsid w:val="003F263F"/>
    <w:rsid w:val="003F306D"/>
    <w:rsid w:val="003F315A"/>
    <w:rsid w:val="003F3F28"/>
    <w:rsid w:val="003F50FC"/>
    <w:rsid w:val="003F5823"/>
    <w:rsid w:val="00401548"/>
    <w:rsid w:val="004019A1"/>
    <w:rsid w:val="00401AE5"/>
    <w:rsid w:val="00401EFC"/>
    <w:rsid w:val="00401FD5"/>
    <w:rsid w:val="004022D3"/>
    <w:rsid w:val="00402863"/>
    <w:rsid w:val="00403853"/>
    <w:rsid w:val="00403D11"/>
    <w:rsid w:val="00404BDB"/>
    <w:rsid w:val="00404DED"/>
    <w:rsid w:val="0040520C"/>
    <w:rsid w:val="00406506"/>
    <w:rsid w:val="00406B17"/>
    <w:rsid w:val="0040775F"/>
    <w:rsid w:val="00410A80"/>
    <w:rsid w:val="0041233F"/>
    <w:rsid w:val="004131F9"/>
    <w:rsid w:val="00414A08"/>
    <w:rsid w:val="0041575E"/>
    <w:rsid w:val="0041595C"/>
    <w:rsid w:val="0041638F"/>
    <w:rsid w:val="00416545"/>
    <w:rsid w:val="00416CB2"/>
    <w:rsid w:val="00416D57"/>
    <w:rsid w:val="00417078"/>
    <w:rsid w:val="00417133"/>
    <w:rsid w:val="004174AD"/>
    <w:rsid w:val="00420795"/>
    <w:rsid w:val="00420E99"/>
    <w:rsid w:val="00421653"/>
    <w:rsid w:val="004224B3"/>
    <w:rsid w:val="004231A5"/>
    <w:rsid w:val="00423BC5"/>
    <w:rsid w:val="00426027"/>
    <w:rsid w:val="0042655F"/>
    <w:rsid w:val="004265B3"/>
    <w:rsid w:val="004267BD"/>
    <w:rsid w:val="004267BF"/>
    <w:rsid w:val="00426A7F"/>
    <w:rsid w:val="00426D5B"/>
    <w:rsid w:val="00427208"/>
    <w:rsid w:val="00430552"/>
    <w:rsid w:val="0043142C"/>
    <w:rsid w:val="004323CA"/>
    <w:rsid w:val="0043298D"/>
    <w:rsid w:val="00432D5D"/>
    <w:rsid w:val="004334EA"/>
    <w:rsid w:val="004335C3"/>
    <w:rsid w:val="004337CC"/>
    <w:rsid w:val="004349F3"/>
    <w:rsid w:val="00435490"/>
    <w:rsid w:val="00435A62"/>
    <w:rsid w:val="00435BF8"/>
    <w:rsid w:val="004360CB"/>
    <w:rsid w:val="00436C67"/>
    <w:rsid w:val="00440A88"/>
    <w:rsid w:val="004425E5"/>
    <w:rsid w:val="00442C6F"/>
    <w:rsid w:val="00443041"/>
    <w:rsid w:val="00443357"/>
    <w:rsid w:val="004453CE"/>
    <w:rsid w:val="00445C33"/>
    <w:rsid w:val="00446850"/>
    <w:rsid w:val="00447542"/>
    <w:rsid w:val="004479D5"/>
    <w:rsid w:val="00450040"/>
    <w:rsid w:val="0045004D"/>
    <w:rsid w:val="004500EE"/>
    <w:rsid w:val="0045032D"/>
    <w:rsid w:val="00450DD2"/>
    <w:rsid w:val="00451C5C"/>
    <w:rsid w:val="00453E39"/>
    <w:rsid w:val="00454C8F"/>
    <w:rsid w:val="004559EC"/>
    <w:rsid w:val="004561EE"/>
    <w:rsid w:val="00456514"/>
    <w:rsid w:val="004568C0"/>
    <w:rsid w:val="004568C4"/>
    <w:rsid w:val="00456F46"/>
    <w:rsid w:val="00457146"/>
    <w:rsid w:val="00457712"/>
    <w:rsid w:val="00457ECD"/>
    <w:rsid w:val="00460F26"/>
    <w:rsid w:val="004619F8"/>
    <w:rsid w:val="00462E9C"/>
    <w:rsid w:val="0046383B"/>
    <w:rsid w:val="00463A84"/>
    <w:rsid w:val="0046492A"/>
    <w:rsid w:val="00464E70"/>
    <w:rsid w:val="004659D6"/>
    <w:rsid w:val="004673F6"/>
    <w:rsid w:val="00467670"/>
    <w:rsid w:val="0047187A"/>
    <w:rsid w:val="00472413"/>
    <w:rsid w:val="0047300F"/>
    <w:rsid w:val="004748F4"/>
    <w:rsid w:val="00474DD0"/>
    <w:rsid w:val="00475274"/>
    <w:rsid w:val="00476406"/>
    <w:rsid w:val="00476AD1"/>
    <w:rsid w:val="00476E56"/>
    <w:rsid w:val="0047716A"/>
    <w:rsid w:val="00480C8C"/>
    <w:rsid w:val="00480FFA"/>
    <w:rsid w:val="00482C49"/>
    <w:rsid w:val="004831A8"/>
    <w:rsid w:val="0048358B"/>
    <w:rsid w:val="00484174"/>
    <w:rsid w:val="00485340"/>
    <w:rsid w:val="0048684C"/>
    <w:rsid w:val="00487512"/>
    <w:rsid w:val="00487A62"/>
    <w:rsid w:val="00491E83"/>
    <w:rsid w:val="00492830"/>
    <w:rsid w:val="004929EB"/>
    <w:rsid w:val="00493260"/>
    <w:rsid w:val="004934B1"/>
    <w:rsid w:val="004972BE"/>
    <w:rsid w:val="00497B44"/>
    <w:rsid w:val="004A09EB"/>
    <w:rsid w:val="004A18DB"/>
    <w:rsid w:val="004A20BB"/>
    <w:rsid w:val="004A20F1"/>
    <w:rsid w:val="004A2EB3"/>
    <w:rsid w:val="004A44DB"/>
    <w:rsid w:val="004A4FB6"/>
    <w:rsid w:val="004A56F0"/>
    <w:rsid w:val="004A7DE4"/>
    <w:rsid w:val="004A7FC4"/>
    <w:rsid w:val="004B025F"/>
    <w:rsid w:val="004B0BC6"/>
    <w:rsid w:val="004B10BC"/>
    <w:rsid w:val="004B1A5E"/>
    <w:rsid w:val="004B1E6D"/>
    <w:rsid w:val="004B1EB5"/>
    <w:rsid w:val="004B2880"/>
    <w:rsid w:val="004B2C6D"/>
    <w:rsid w:val="004B3339"/>
    <w:rsid w:val="004B5135"/>
    <w:rsid w:val="004B60E6"/>
    <w:rsid w:val="004B65A2"/>
    <w:rsid w:val="004C0344"/>
    <w:rsid w:val="004C0971"/>
    <w:rsid w:val="004C1980"/>
    <w:rsid w:val="004C1AF2"/>
    <w:rsid w:val="004C1B8E"/>
    <w:rsid w:val="004C34CB"/>
    <w:rsid w:val="004C3E7B"/>
    <w:rsid w:val="004C4FCE"/>
    <w:rsid w:val="004C518A"/>
    <w:rsid w:val="004C5578"/>
    <w:rsid w:val="004C57EC"/>
    <w:rsid w:val="004D045D"/>
    <w:rsid w:val="004D0B6D"/>
    <w:rsid w:val="004D15C2"/>
    <w:rsid w:val="004D1A63"/>
    <w:rsid w:val="004D1AEB"/>
    <w:rsid w:val="004D1F8E"/>
    <w:rsid w:val="004D2248"/>
    <w:rsid w:val="004D227E"/>
    <w:rsid w:val="004D2A4B"/>
    <w:rsid w:val="004D3A63"/>
    <w:rsid w:val="004D3E38"/>
    <w:rsid w:val="004D4483"/>
    <w:rsid w:val="004D466C"/>
    <w:rsid w:val="004D470A"/>
    <w:rsid w:val="004D4B64"/>
    <w:rsid w:val="004D4F89"/>
    <w:rsid w:val="004D51BA"/>
    <w:rsid w:val="004E0389"/>
    <w:rsid w:val="004E0DD3"/>
    <w:rsid w:val="004E208E"/>
    <w:rsid w:val="004E2490"/>
    <w:rsid w:val="004E297D"/>
    <w:rsid w:val="004E3C3B"/>
    <w:rsid w:val="004E545F"/>
    <w:rsid w:val="004E5667"/>
    <w:rsid w:val="004E57FD"/>
    <w:rsid w:val="004E5893"/>
    <w:rsid w:val="004E5AA5"/>
    <w:rsid w:val="004E6130"/>
    <w:rsid w:val="004E6FCB"/>
    <w:rsid w:val="004E7383"/>
    <w:rsid w:val="004E73EE"/>
    <w:rsid w:val="004E76B2"/>
    <w:rsid w:val="004F02D6"/>
    <w:rsid w:val="004F0D26"/>
    <w:rsid w:val="004F1026"/>
    <w:rsid w:val="004F2F2F"/>
    <w:rsid w:val="004F2F73"/>
    <w:rsid w:val="004F4A12"/>
    <w:rsid w:val="004F4B44"/>
    <w:rsid w:val="004F51A5"/>
    <w:rsid w:val="004F6341"/>
    <w:rsid w:val="004F6B0C"/>
    <w:rsid w:val="004F75FF"/>
    <w:rsid w:val="004F7E38"/>
    <w:rsid w:val="00500B2F"/>
    <w:rsid w:val="005012A8"/>
    <w:rsid w:val="005018F7"/>
    <w:rsid w:val="005025F2"/>
    <w:rsid w:val="005027F1"/>
    <w:rsid w:val="00503274"/>
    <w:rsid w:val="00504E70"/>
    <w:rsid w:val="00504F9F"/>
    <w:rsid w:val="005056AA"/>
    <w:rsid w:val="00505D0C"/>
    <w:rsid w:val="00506F2F"/>
    <w:rsid w:val="005079CA"/>
    <w:rsid w:val="005101CF"/>
    <w:rsid w:val="00511E37"/>
    <w:rsid w:val="0051216C"/>
    <w:rsid w:val="00513332"/>
    <w:rsid w:val="00513A9C"/>
    <w:rsid w:val="005144D6"/>
    <w:rsid w:val="00514BD0"/>
    <w:rsid w:val="00514F22"/>
    <w:rsid w:val="0051687C"/>
    <w:rsid w:val="0051726C"/>
    <w:rsid w:val="00517468"/>
    <w:rsid w:val="00517B75"/>
    <w:rsid w:val="00517DD9"/>
    <w:rsid w:val="00517FB4"/>
    <w:rsid w:val="005213ED"/>
    <w:rsid w:val="00521B7E"/>
    <w:rsid w:val="00522139"/>
    <w:rsid w:val="005223E5"/>
    <w:rsid w:val="005236C7"/>
    <w:rsid w:val="005248DE"/>
    <w:rsid w:val="00526256"/>
    <w:rsid w:val="00526385"/>
    <w:rsid w:val="005305FA"/>
    <w:rsid w:val="0053105D"/>
    <w:rsid w:val="005313F9"/>
    <w:rsid w:val="005326FD"/>
    <w:rsid w:val="005329B0"/>
    <w:rsid w:val="00533C8F"/>
    <w:rsid w:val="00533D50"/>
    <w:rsid w:val="00534E8D"/>
    <w:rsid w:val="00535396"/>
    <w:rsid w:val="005354BD"/>
    <w:rsid w:val="0053561D"/>
    <w:rsid w:val="00536402"/>
    <w:rsid w:val="00536902"/>
    <w:rsid w:val="005378E3"/>
    <w:rsid w:val="0054023F"/>
    <w:rsid w:val="0054061D"/>
    <w:rsid w:val="00541BD5"/>
    <w:rsid w:val="00542174"/>
    <w:rsid w:val="00542C3D"/>
    <w:rsid w:val="00542D04"/>
    <w:rsid w:val="00542D1E"/>
    <w:rsid w:val="00542E03"/>
    <w:rsid w:val="00543714"/>
    <w:rsid w:val="005449F2"/>
    <w:rsid w:val="00544CC1"/>
    <w:rsid w:val="00544D78"/>
    <w:rsid w:val="005454DE"/>
    <w:rsid w:val="00545746"/>
    <w:rsid w:val="00545DBF"/>
    <w:rsid w:val="005463FB"/>
    <w:rsid w:val="005469EB"/>
    <w:rsid w:val="00546CA8"/>
    <w:rsid w:val="00546D9A"/>
    <w:rsid w:val="00546E33"/>
    <w:rsid w:val="005479F5"/>
    <w:rsid w:val="00547DBA"/>
    <w:rsid w:val="00550588"/>
    <w:rsid w:val="005505A8"/>
    <w:rsid w:val="00550797"/>
    <w:rsid w:val="00550ADA"/>
    <w:rsid w:val="00550C0D"/>
    <w:rsid w:val="00552C42"/>
    <w:rsid w:val="00552FD2"/>
    <w:rsid w:val="005531DA"/>
    <w:rsid w:val="0055324E"/>
    <w:rsid w:val="00553965"/>
    <w:rsid w:val="005549C0"/>
    <w:rsid w:val="00554D6F"/>
    <w:rsid w:val="00557E61"/>
    <w:rsid w:val="00561F1D"/>
    <w:rsid w:val="00562C45"/>
    <w:rsid w:val="0056328A"/>
    <w:rsid w:val="005635E1"/>
    <w:rsid w:val="005636F1"/>
    <w:rsid w:val="005639FE"/>
    <w:rsid w:val="0056404F"/>
    <w:rsid w:val="00564CC2"/>
    <w:rsid w:val="00564E24"/>
    <w:rsid w:val="00565626"/>
    <w:rsid w:val="0056611A"/>
    <w:rsid w:val="00566964"/>
    <w:rsid w:val="00567265"/>
    <w:rsid w:val="005679CE"/>
    <w:rsid w:val="00570387"/>
    <w:rsid w:val="0057051F"/>
    <w:rsid w:val="00570BAC"/>
    <w:rsid w:val="00570CC8"/>
    <w:rsid w:val="005712B3"/>
    <w:rsid w:val="0057287F"/>
    <w:rsid w:val="00572AC1"/>
    <w:rsid w:val="00572EEF"/>
    <w:rsid w:val="0057389E"/>
    <w:rsid w:val="00573960"/>
    <w:rsid w:val="0057623B"/>
    <w:rsid w:val="0057661C"/>
    <w:rsid w:val="00576CED"/>
    <w:rsid w:val="0057776E"/>
    <w:rsid w:val="0058023E"/>
    <w:rsid w:val="00581DFE"/>
    <w:rsid w:val="00582417"/>
    <w:rsid w:val="00582AAC"/>
    <w:rsid w:val="00583296"/>
    <w:rsid w:val="0058425F"/>
    <w:rsid w:val="0058458B"/>
    <w:rsid w:val="0058537F"/>
    <w:rsid w:val="00585F28"/>
    <w:rsid w:val="00586743"/>
    <w:rsid w:val="0059247F"/>
    <w:rsid w:val="00595E30"/>
    <w:rsid w:val="005A00A2"/>
    <w:rsid w:val="005A0E77"/>
    <w:rsid w:val="005A0F31"/>
    <w:rsid w:val="005A24AC"/>
    <w:rsid w:val="005A4B6E"/>
    <w:rsid w:val="005A601C"/>
    <w:rsid w:val="005A65DB"/>
    <w:rsid w:val="005A6809"/>
    <w:rsid w:val="005A68D9"/>
    <w:rsid w:val="005A752F"/>
    <w:rsid w:val="005A7737"/>
    <w:rsid w:val="005A7F88"/>
    <w:rsid w:val="005B0001"/>
    <w:rsid w:val="005B065C"/>
    <w:rsid w:val="005B128E"/>
    <w:rsid w:val="005B1911"/>
    <w:rsid w:val="005B1A8A"/>
    <w:rsid w:val="005B1AA8"/>
    <w:rsid w:val="005B1E68"/>
    <w:rsid w:val="005B3162"/>
    <w:rsid w:val="005B322A"/>
    <w:rsid w:val="005B345E"/>
    <w:rsid w:val="005B36B5"/>
    <w:rsid w:val="005B3F53"/>
    <w:rsid w:val="005B412F"/>
    <w:rsid w:val="005B5294"/>
    <w:rsid w:val="005B5B8F"/>
    <w:rsid w:val="005B66DB"/>
    <w:rsid w:val="005B6826"/>
    <w:rsid w:val="005B781E"/>
    <w:rsid w:val="005B7A2D"/>
    <w:rsid w:val="005C0305"/>
    <w:rsid w:val="005C24B6"/>
    <w:rsid w:val="005C2E6C"/>
    <w:rsid w:val="005C3DDF"/>
    <w:rsid w:val="005C58D0"/>
    <w:rsid w:val="005C6BB0"/>
    <w:rsid w:val="005D03DC"/>
    <w:rsid w:val="005D068F"/>
    <w:rsid w:val="005D1989"/>
    <w:rsid w:val="005D29F4"/>
    <w:rsid w:val="005D3A0C"/>
    <w:rsid w:val="005D4229"/>
    <w:rsid w:val="005D5451"/>
    <w:rsid w:val="005D705B"/>
    <w:rsid w:val="005D717E"/>
    <w:rsid w:val="005E1556"/>
    <w:rsid w:val="005E1BFC"/>
    <w:rsid w:val="005E2B65"/>
    <w:rsid w:val="005E3047"/>
    <w:rsid w:val="005E30CB"/>
    <w:rsid w:val="005E3835"/>
    <w:rsid w:val="005E41B3"/>
    <w:rsid w:val="005E5D10"/>
    <w:rsid w:val="005E7B13"/>
    <w:rsid w:val="005E7BD5"/>
    <w:rsid w:val="005E7EEE"/>
    <w:rsid w:val="005F1640"/>
    <w:rsid w:val="005F1ED6"/>
    <w:rsid w:val="005F59E9"/>
    <w:rsid w:val="005F6E57"/>
    <w:rsid w:val="005F7554"/>
    <w:rsid w:val="005F794A"/>
    <w:rsid w:val="005F7CBD"/>
    <w:rsid w:val="006009E2"/>
    <w:rsid w:val="00601331"/>
    <w:rsid w:val="00601CC7"/>
    <w:rsid w:val="00601F76"/>
    <w:rsid w:val="0060262D"/>
    <w:rsid w:val="00602C08"/>
    <w:rsid w:val="00604F52"/>
    <w:rsid w:val="00605CD0"/>
    <w:rsid w:val="00606065"/>
    <w:rsid w:val="00606BD2"/>
    <w:rsid w:val="006071D0"/>
    <w:rsid w:val="00607EC3"/>
    <w:rsid w:val="00607F1E"/>
    <w:rsid w:val="0060F907"/>
    <w:rsid w:val="00610071"/>
    <w:rsid w:val="00610564"/>
    <w:rsid w:val="00610DBF"/>
    <w:rsid w:val="00610EFC"/>
    <w:rsid w:val="006116E5"/>
    <w:rsid w:val="006121A2"/>
    <w:rsid w:val="006138AA"/>
    <w:rsid w:val="006141FA"/>
    <w:rsid w:val="00614BD3"/>
    <w:rsid w:val="00615550"/>
    <w:rsid w:val="00615BE9"/>
    <w:rsid w:val="00616BF4"/>
    <w:rsid w:val="0061738E"/>
    <w:rsid w:val="0062091A"/>
    <w:rsid w:val="006209C4"/>
    <w:rsid w:val="0062265E"/>
    <w:rsid w:val="00622773"/>
    <w:rsid w:val="0062287C"/>
    <w:rsid w:val="00622A13"/>
    <w:rsid w:val="00623B4B"/>
    <w:rsid w:val="006247A0"/>
    <w:rsid w:val="00624B63"/>
    <w:rsid w:val="0062661A"/>
    <w:rsid w:val="006273BF"/>
    <w:rsid w:val="006307F9"/>
    <w:rsid w:val="00631482"/>
    <w:rsid w:val="00632365"/>
    <w:rsid w:val="0063339B"/>
    <w:rsid w:val="00633911"/>
    <w:rsid w:val="0063402C"/>
    <w:rsid w:val="0063460D"/>
    <w:rsid w:val="006350C8"/>
    <w:rsid w:val="006357AA"/>
    <w:rsid w:val="006359DF"/>
    <w:rsid w:val="00635EDB"/>
    <w:rsid w:val="006365C5"/>
    <w:rsid w:val="00636706"/>
    <w:rsid w:val="00636824"/>
    <w:rsid w:val="006378BE"/>
    <w:rsid w:val="00640737"/>
    <w:rsid w:val="00640FA6"/>
    <w:rsid w:val="006419D2"/>
    <w:rsid w:val="00643251"/>
    <w:rsid w:val="00644507"/>
    <w:rsid w:val="006449E6"/>
    <w:rsid w:val="00644CBD"/>
    <w:rsid w:val="006459DD"/>
    <w:rsid w:val="00646182"/>
    <w:rsid w:val="006465B3"/>
    <w:rsid w:val="006466DF"/>
    <w:rsid w:val="00646A37"/>
    <w:rsid w:val="00647FC2"/>
    <w:rsid w:val="00650EB1"/>
    <w:rsid w:val="0065137C"/>
    <w:rsid w:val="00651A67"/>
    <w:rsid w:val="00651CAA"/>
    <w:rsid w:val="00651FCC"/>
    <w:rsid w:val="006521B7"/>
    <w:rsid w:val="00652C78"/>
    <w:rsid w:val="00654ACC"/>
    <w:rsid w:val="00654B60"/>
    <w:rsid w:val="006559FE"/>
    <w:rsid w:val="00657F7B"/>
    <w:rsid w:val="00660192"/>
    <w:rsid w:val="00661468"/>
    <w:rsid w:val="00661629"/>
    <w:rsid w:val="00663E49"/>
    <w:rsid w:val="00663F9E"/>
    <w:rsid w:val="00664DE1"/>
    <w:rsid w:val="0066538B"/>
    <w:rsid w:val="00665489"/>
    <w:rsid w:val="0066561A"/>
    <w:rsid w:val="0066665A"/>
    <w:rsid w:val="006669BD"/>
    <w:rsid w:val="00667033"/>
    <w:rsid w:val="00667CE3"/>
    <w:rsid w:val="006712CB"/>
    <w:rsid w:val="00671AD0"/>
    <w:rsid w:val="006724DC"/>
    <w:rsid w:val="0067252D"/>
    <w:rsid w:val="006725CB"/>
    <w:rsid w:val="00672E3A"/>
    <w:rsid w:val="00673AD5"/>
    <w:rsid w:val="006753CC"/>
    <w:rsid w:val="00675AAE"/>
    <w:rsid w:val="00677540"/>
    <w:rsid w:val="0067757B"/>
    <w:rsid w:val="006778D0"/>
    <w:rsid w:val="00681536"/>
    <w:rsid w:val="00681A2A"/>
    <w:rsid w:val="00681CCC"/>
    <w:rsid w:val="00682DEF"/>
    <w:rsid w:val="006832B6"/>
    <w:rsid w:val="00683613"/>
    <w:rsid w:val="00685AA7"/>
    <w:rsid w:val="00685D67"/>
    <w:rsid w:val="00686797"/>
    <w:rsid w:val="00686FA8"/>
    <w:rsid w:val="006902E6"/>
    <w:rsid w:val="006910FA"/>
    <w:rsid w:val="00691A9A"/>
    <w:rsid w:val="00692457"/>
    <w:rsid w:val="00692612"/>
    <w:rsid w:val="00693A8D"/>
    <w:rsid w:val="00693FB5"/>
    <w:rsid w:val="00694293"/>
    <w:rsid w:val="00694392"/>
    <w:rsid w:val="00694657"/>
    <w:rsid w:val="006951E6"/>
    <w:rsid w:val="0069540D"/>
    <w:rsid w:val="0069552C"/>
    <w:rsid w:val="0069553E"/>
    <w:rsid w:val="00696EC8"/>
    <w:rsid w:val="006A0069"/>
    <w:rsid w:val="006A08EC"/>
    <w:rsid w:val="006A0E3A"/>
    <w:rsid w:val="006A1BD7"/>
    <w:rsid w:val="006A2CEF"/>
    <w:rsid w:val="006A4977"/>
    <w:rsid w:val="006A5345"/>
    <w:rsid w:val="006A5FC1"/>
    <w:rsid w:val="006A78BA"/>
    <w:rsid w:val="006A7C2D"/>
    <w:rsid w:val="006A7EEE"/>
    <w:rsid w:val="006B10E1"/>
    <w:rsid w:val="006B1740"/>
    <w:rsid w:val="006B18A4"/>
    <w:rsid w:val="006B2A7D"/>
    <w:rsid w:val="006B37B1"/>
    <w:rsid w:val="006B39AF"/>
    <w:rsid w:val="006B3D19"/>
    <w:rsid w:val="006B4EE8"/>
    <w:rsid w:val="006B677E"/>
    <w:rsid w:val="006B6CDA"/>
    <w:rsid w:val="006B7068"/>
    <w:rsid w:val="006B778F"/>
    <w:rsid w:val="006C093B"/>
    <w:rsid w:val="006C0E8F"/>
    <w:rsid w:val="006C181A"/>
    <w:rsid w:val="006C1DF6"/>
    <w:rsid w:val="006C2C7A"/>
    <w:rsid w:val="006C30DF"/>
    <w:rsid w:val="006C3296"/>
    <w:rsid w:val="006C3719"/>
    <w:rsid w:val="006C4AF1"/>
    <w:rsid w:val="006C4E1C"/>
    <w:rsid w:val="006D0141"/>
    <w:rsid w:val="006D02C7"/>
    <w:rsid w:val="006D0ACB"/>
    <w:rsid w:val="006D23B0"/>
    <w:rsid w:val="006D348E"/>
    <w:rsid w:val="006D6FAC"/>
    <w:rsid w:val="006D7125"/>
    <w:rsid w:val="006D74FD"/>
    <w:rsid w:val="006D7C33"/>
    <w:rsid w:val="006D7ED2"/>
    <w:rsid w:val="006E06F3"/>
    <w:rsid w:val="006E0714"/>
    <w:rsid w:val="006E0872"/>
    <w:rsid w:val="006E1D0A"/>
    <w:rsid w:val="006E29D4"/>
    <w:rsid w:val="006E2B97"/>
    <w:rsid w:val="006E3ACD"/>
    <w:rsid w:val="006E3F03"/>
    <w:rsid w:val="006E52CD"/>
    <w:rsid w:val="006E55FC"/>
    <w:rsid w:val="006E5A86"/>
    <w:rsid w:val="006E6D7A"/>
    <w:rsid w:val="006E7584"/>
    <w:rsid w:val="006E76A1"/>
    <w:rsid w:val="006F0801"/>
    <w:rsid w:val="006F22FA"/>
    <w:rsid w:val="006F3183"/>
    <w:rsid w:val="006F31ED"/>
    <w:rsid w:val="006F45A7"/>
    <w:rsid w:val="006F4896"/>
    <w:rsid w:val="006F4F6F"/>
    <w:rsid w:val="006F5233"/>
    <w:rsid w:val="006F53BA"/>
    <w:rsid w:val="006F5EA1"/>
    <w:rsid w:val="00700AD5"/>
    <w:rsid w:val="007016EA"/>
    <w:rsid w:val="00701807"/>
    <w:rsid w:val="00701E3D"/>
    <w:rsid w:val="00702525"/>
    <w:rsid w:val="00702621"/>
    <w:rsid w:val="00702C32"/>
    <w:rsid w:val="00702D2F"/>
    <w:rsid w:val="007038DC"/>
    <w:rsid w:val="0070420A"/>
    <w:rsid w:val="00705D45"/>
    <w:rsid w:val="00706163"/>
    <w:rsid w:val="007072F0"/>
    <w:rsid w:val="00707708"/>
    <w:rsid w:val="0071074F"/>
    <w:rsid w:val="007126D5"/>
    <w:rsid w:val="0071280D"/>
    <w:rsid w:val="00712C60"/>
    <w:rsid w:val="007133DC"/>
    <w:rsid w:val="00713B85"/>
    <w:rsid w:val="00713BF6"/>
    <w:rsid w:val="00713CB5"/>
    <w:rsid w:val="007141FB"/>
    <w:rsid w:val="007166DD"/>
    <w:rsid w:val="00716B85"/>
    <w:rsid w:val="00720536"/>
    <w:rsid w:val="00720568"/>
    <w:rsid w:val="00720BB2"/>
    <w:rsid w:val="007219FF"/>
    <w:rsid w:val="00721A8C"/>
    <w:rsid w:val="0072234B"/>
    <w:rsid w:val="00724530"/>
    <w:rsid w:val="0072581B"/>
    <w:rsid w:val="007261DC"/>
    <w:rsid w:val="00727026"/>
    <w:rsid w:val="007279AC"/>
    <w:rsid w:val="0073024F"/>
    <w:rsid w:val="00730470"/>
    <w:rsid w:val="00731352"/>
    <w:rsid w:val="00731C00"/>
    <w:rsid w:val="00731F0E"/>
    <w:rsid w:val="00734A09"/>
    <w:rsid w:val="00734CC4"/>
    <w:rsid w:val="00734D64"/>
    <w:rsid w:val="00734DBA"/>
    <w:rsid w:val="00734F41"/>
    <w:rsid w:val="00735185"/>
    <w:rsid w:val="00735BC8"/>
    <w:rsid w:val="00735C4C"/>
    <w:rsid w:val="0073610B"/>
    <w:rsid w:val="00736873"/>
    <w:rsid w:val="0073728B"/>
    <w:rsid w:val="00740888"/>
    <w:rsid w:val="007418FF"/>
    <w:rsid w:val="00741BDC"/>
    <w:rsid w:val="00742534"/>
    <w:rsid w:val="00742A52"/>
    <w:rsid w:val="00743647"/>
    <w:rsid w:val="00743979"/>
    <w:rsid w:val="00743A84"/>
    <w:rsid w:val="007441E2"/>
    <w:rsid w:val="007446F6"/>
    <w:rsid w:val="00745A83"/>
    <w:rsid w:val="007467B1"/>
    <w:rsid w:val="00746CDB"/>
    <w:rsid w:val="0074721A"/>
    <w:rsid w:val="00747DA4"/>
    <w:rsid w:val="007507F5"/>
    <w:rsid w:val="0075164A"/>
    <w:rsid w:val="00751EA3"/>
    <w:rsid w:val="00752253"/>
    <w:rsid w:val="00752586"/>
    <w:rsid w:val="0075289E"/>
    <w:rsid w:val="00752DE0"/>
    <w:rsid w:val="007538C2"/>
    <w:rsid w:val="00753EB0"/>
    <w:rsid w:val="00756006"/>
    <w:rsid w:val="007560A5"/>
    <w:rsid w:val="007566EF"/>
    <w:rsid w:val="00757CD7"/>
    <w:rsid w:val="00757DDA"/>
    <w:rsid w:val="007605A4"/>
    <w:rsid w:val="00761001"/>
    <w:rsid w:val="00761128"/>
    <w:rsid w:val="00761BBE"/>
    <w:rsid w:val="00762296"/>
    <w:rsid w:val="007627BC"/>
    <w:rsid w:val="0076304F"/>
    <w:rsid w:val="00763A03"/>
    <w:rsid w:val="00763A68"/>
    <w:rsid w:val="00764163"/>
    <w:rsid w:val="007641D8"/>
    <w:rsid w:val="00765BEB"/>
    <w:rsid w:val="00765CFA"/>
    <w:rsid w:val="007663C2"/>
    <w:rsid w:val="007671F9"/>
    <w:rsid w:val="00771F76"/>
    <w:rsid w:val="007727D6"/>
    <w:rsid w:val="00773D2B"/>
    <w:rsid w:val="007740D0"/>
    <w:rsid w:val="00774CAB"/>
    <w:rsid w:val="00774EA5"/>
    <w:rsid w:val="00775083"/>
    <w:rsid w:val="00775211"/>
    <w:rsid w:val="007753DD"/>
    <w:rsid w:val="007754AA"/>
    <w:rsid w:val="00775912"/>
    <w:rsid w:val="00776785"/>
    <w:rsid w:val="0077770F"/>
    <w:rsid w:val="00777CF3"/>
    <w:rsid w:val="00777D8B"/>
    <w:rsid w:val="007804F8"/>
    <w:rsid w:val="007807CB"/>
    <w:rsid w:val="0078181B"/>
    <w:rsid w:val="0078185F"/>
    <w:rsid w:val="0078206A"/>
    <w:rsid w:val="00782792"/>
    <w:rsid w:val="00782C92"/>
    <w:rsid w:val="00783A8F"/>
    <w:rsid w:val="0078419B"/>
    <w:rsid w:val="00785272"/>
    <w:rsid w:val="00785918"/>
    <w:rsid w:val="00785B0A"/>
    <w:rsid w:val="00785D00"/>
    <w:rsid w:val="00785EFA"/>
    <w:rsid w:val="00786399"/>
    <w:rsid w:val="00786AD8"/>
    <w:rsid w:val="00787885"/>
    <w:rsid w:val="00787B91"/>
    <w:rsid w:val="00790329"/>
    <w:rsid w:val="007907F9"/>
    <w:rsid w:val="00790D7A"/>
    <w:rsid w:val="00790E14"/>
    <w:rsid w:val="00791D92"/>
    <w:rsid w:val="00793A75"/>
    <w:rsid w:val="0079411A"/>
    <w:rsid w:val="00794477"/>
    <w:rsid w:val="00795740"/>
    <w:rsid w:val="00795C6A"/>
    <w:rsid w:val="00796E5B"/>
    <w:rsid w:val="0079767C"/>
    <w:rsid w:val="00797D6A"/>
    <w:rsid w:val="007A05CE"/>
    <w:rsid w:val="007A0674"/>
    <w:rsid w:val="007A1252"/>
    <w:rsid w:val="007A14CF"/>
    <w:rsid w:val="007A5AD1"/>
    <w:rsid w:val="007B0252"/>
    <w:rsid w:val="007B0A4D"/>
    <w:rsid w:val="007B1552"/>
    <w:rsid w:val="007B1850"/>
    <w:rsid w:val="007B1970"/>
    <w:rsid w:val="007B1B46"/>
    <w:rsid w:val="007B2959"/>
    <w:rsid w:val="007B3265"/>
    <w:rsid w:val="007B46FA"/>
    <w:rsid w:val="007B59AA"/>
    <w:rsid w:val="007B661A"/>
    <w:rsid w:val="007C0E8F"/>
    <w:rsid w:val="007C1157"/>
    <w:rsid w:val="007C12C9"/>
    <w:rsid w:val="007C139E"/>
    <w:rsid w:val="007C1C1A"/>
    <w:rsid w:val="007C4BB6"/>
    <w:rsid w:val="007C6F88"/>
    <w:rsid w:val="007C70B3"/>
    <w:rsid w:val="007C766C"/>
    <w:rsid w:val="007D1C6E"/>
    <w:rsid w:val="007D2916"/>
    <w:rsid w:val="007D2B1D"/>
    <w:rsid w:val="007D352E"/>
    <w:rsid w:val="007D3B61"/>
    <w:rsid w:val="007D49AD"/>
    <w:rsid w:val="007D6DFF"/>
    <w:rsid w:val="007D7C48"/>
    <w:rsid w:val="007E0BB5"/>
    <w:rsid w:val="007E1AB8"/>
    <w:rsid w:val="007E1F89"/>
    <w:rsid w:val="007E268E"/>
    <w:rsid w:val="007E32BA"/>
    <w:rsid w:val="007E3B83"/>
    <w:rsid w:val="007E7A95"/>
    <w:rsid w:val="007E7D46"/>
    <w:rsid w:val="007F03C6"/>
    <w:rsid w:val="007F20E9"/>
    <w:rsid w:val="007F21BF"/>
    <w:rsid w:val="007F2F8D"/>
    <w:rsid w:val="007F3863"/>
    <w:rsid w:val="007F4391"/>
    <w:rsid w:val="007F481C"/>
    <w:rsid w:val="007F49E2"/>
    <w:rsid w:val="007F4D17"/>
    <w:rsid w:val="007F6DF0"/>
    <w:rsid w:val="007F7124"/>
    <w:rsid w:val="007F7253"/>
    <w:rsid w:val="008004F4"/>
    <w:rsid w:val="008007B5"/>
    <w:rsid w:val="00802286"/>
    <w:rsid w:val="008026B9"/>
    <w:rsid w:val="00803242"/>
    <w:rsid w:val="00803D7D"/>
    <w:rsid w:val="00804688"/>
    <w:rsid w:val="008047DA"/>
    <w:rsid w:val="00805FF1"/>
    <w:rsid w:val="00806E19"/>
    <w:rsid w:val="00807E13"/>
    <w:rsid w:val="0081147D"/>
    <w:rsid w:val="00811B80"/>
    <w:rsid w:val="00813CE7"/>
    <w:rsid w:val="00813F07"/>
    <w:rsid w:val="008147F6"/>
    <w:rsid w:val="00814A76"/>
    <w:rsid w:val="0081590D"/>
    <w:rsid w:val="00816842"/>
    <w:rsid w:val="00822051"/>
    <w:rsid w:val="00822CA7"/>
    <w:rsid w:val="00823D69"/>
    <w:rsid w:val="00824873"/>
    <w:rsid w:val="0082499C"/>
    <w:rsid w:val="00825EA9"/>
    <w:rsid w:val="00825FB0"/>
    <w:rsid w:val="00830D72"/>
    <w:rsid w:val="0083209C"/>
    <w:rsid w:val="00833F33"/>
    <w:rsid w:val="00835445"/>
    <w:rsid w:val="0083569F"/>
    <w:rsid w:val="008356CE"/>
    <w:rsid w:val="00837B01"/>
    <w:rsid w:val="00840C1C"/>
    <w:rsid w:val="008411C4"/>
    <w:rsid w:val="00841C1B"/>
    <w:rsid w:val="00841FBD"/>
    <w:rsid w:val="008425ED"/>
    <w:rsid w:val="008438D3"/>
    <w:rsid w:val="00843E46"/>
    <w:rsid w:val="0084421A"/>
    <w:rsid w:val="00844CE8"/>
    <w:rsid w:val="008451FA"/>
    <w:rsid w:val="0084566F"/>
    <w:rsid w:val="0084569B"/>
    <w:rsid w:val="00846048"/>
    <w:rsid w:val="00846AD2"/>
    <w:rsid w:val="00847681"/>
    <w:rsid w:val="00847695"/>
    <w:rsid w:val="0085141C"/>
    <w:rsid w:val="0085187B"/>
    <w:rsid w:val="00851AE1"/>
    <w:rsid w:val="00851C58"/>
    <w:rsid w:val="00852426"/>
    <w:rsid w:val="00852B4E"/>
    <w:rsid w:val="00853301"/>
    <w:rsid w:val="00854BBC"/>
    <w:rsid w:val="00854F07"/>
    <w:rsid w:val="00855BB7"/>
    <w:rsid w:val="00856CF3"/>
    <w:rsid w:val="00857A60"/>
    <w:rsid w:val="00860019"/>
    <w:rsid w:val="00860764"/>
    <w:rsid w:val="00860E7B"/>
    <w:rsid w:val="00861B21"/>
    <w:rsid w:val="0086255E"/>
    <w:rsid w:val="00862C51"/>
    <w:rsid w:val="00863F27"/>
    <w:rsid w:val="008642C0"/>
    <w:rsid w:val="00864E88"/>
    <w:rsid w:val="00865261"/>
    <w:rsid w:val="00865AE4"/>
    <w:rsid w:val="00865D78"/>
    <w:rsid w:val="00866BB1"/>
    <w:rsid w:val="00866DE0"/>
    <w:rsid w:val="00867941"/>
    <w:rsid w:val="00867C9A"/>
    <w:rsid w:val="008706FF"/>
    <w:rsid w:val="0087092A"/>
    <w:rsid w:val="00870C53"/>
    <w:rsid w:val="008711F5"/>
    <w:rsid w:val="0087215E"/>
    <w:rsid w:val="0087288C"/>
    <w:rsid w:val="00873401"/>
    <w:rsid w:val="008735C5"/>
    <w:rsid w:val="00874045"/>
    <w:rsid w:val="00874900"/>
    <w:rsid w:val="00874BDE"/>
    <w:rsid w:val="00875118"/>
    <w:rsid w:val="0087577A"/>
    <w:rsid w:val="00876514"/>
    <w:rsid w:val="00876AC3"/>
    <w:rsid w:val="00881158"/>
    <w:rsid w:val="008817D1"/>
    <w:rsid w:val="00882FDD"/>
    <w:rsid w:val="00883372"/>
    <w:rsid w:val="00883B6E"/>
    <w:rsid w:val="008846CF"/>
    <w:rsid w:val="0088527E"/>
    <w:rsid w:val="0088536A"/>
    <w:rsid w:val="00886983"/>
    <w:rsid w:val="00886F79"/>
    <w:rsid w:val="008901B3"/>
    <w:rsid w:val="00891891"/>
    <w:rsid w:val="00892475"/>
    <w:rsid w:val="0089294A"/>
    <w:rsid w:val="00892ECC"/>
    <w:rsid w:val="008931E8"/>
    <w:rsid w:val="008943C9"/>
    <w:rsid w:val="00894F3F"/>
    <w:rsid w:val="00895477"/>
    <w:rsid w:val="008959C2"/>
    <w:rsid w:val="00897764"/>
    <w:rsid w:val="00897EA0"/>
    <w:rsid w:val="008A0118"/>
    <w:rsid w:val="008A1E21"/>
    <w:rsid w:val="008A3215"/>
    <w:rsid w:val="008A3471"/>
    <w:rsid w:val="008A3A63"/>
    <w:rsid w:val="008A3F79"/>
    <w:rsid w:val="008A4604"/>
    <w:rsid w:val="008A6F54"/>
    <w:rsid w:val="008B08DB"/>
    <w:rsid w:val="008B0AC1"/>
    <w:rsid w:val="008B1485"/>
    <w:rsid w:val="008B15FD"/>
    <w:rsid w:val="008B2AD1"/>
    <w:rsid w:val="008B3217"/>
    <w:rsid w:val="008B4BD9"/>
    <w:rsid w:val="008B4C27"/>
    <w:rsid w:val="008B59D0"/>
    <w:rsid w:val="008B5AE0"/>
    <w:rsid w:val="008B6877"/>
    <w:rsid w:val="008B6CA1"/>
    <w:rsid w:val="008B740A"/>
    <w:rsid w:val="008B7A7E"/>
    <w:rsid w:val="008C0172"/>
    <w:rsid w:val="008C0242"/>
    <w:rsid w:val="008C08B0"/>
    <w:rsid w:val="008C0B5C"/>
    <w:rsid w:val="008C0C8B"/>
    <w:rsid w:val="008C0CEE"/>
    <w:rsid w:val="008C0FF3"/>
    <w:rsid w:val="008C1538"/>
    <w:rsid w:val="008C3D67"/>
    <w:rsid w:val="008C46EC"/>
    <w:rsid w:val="008C5D37"/>
    <w:rsid w:val="008C6527"/>
    <w:rsid w:val="008C6E09"/>
    <w:rsid w:val="008C7408"/>
    <w:rsid w:val="008C78A9"/>
    <w:rsid w:val="008D09F5"/>
    <w:rsid w:val="008D0AA4"/>
    <w:rsid w:val="008D110A"/>
    <w:rsid w:val="008D136F"/>
    <w:rsid w:val="008D159D"/>
    <w:rsid w:val="008D4890"/>
    <w:rsid w:val="008D4A30"/>
    <w:rsid w:val="008D5512"/>
    <w:rsid w:val="008D5EE1"/>
    <w:rsid w:val="008D6043"/>
    <w:rsid w:val="008D6DEB"/>
    <w:rsid w:val="008D8E11"/>
    <w:rsid w:val="008E00F6"/>
    <w:rsid w:val="008E13AB"/>
    <w:rsid w:val="008E147A"/>
    <w:rsid w:val="008E1DE0"/>
    <w:rsid w:val="008E29E5"/>
    <w:rsid w:val="008E2BD3"/>
    <w:rsid w:val="008E2D35"/>
    <w:rsid w:val="008E32C9"/>
    <w:rsid w:val="008E5224"/>
    <w:rsid w:val="008E55A8"/>
    <w:rsid w:val="008E6128"/>
    <w:rsid w:val="008E63EE"/>
    <w:rsid w:val="008E6FCD"/>
    <w:rsid w:val="008E77B0"/>
    <w:rsid w:val="008F01A6"/>
    <w:rsid w:val="008F03E3"/>
    <w:rsid w:val="008F0855"/>
    <w:rsid w:val="008F2246"/>
    <w:rsid w:val="008F3A94"/>
    <w:rsid w:val="008F452E"/>
    <w:rsid w:val="008F4734"/>
    <w:rsid w:val="008F4D4E"/>
    <w:rsid w:val="008F6ABB"/>
    <w:rsid w:val="008F77A4"/>
    <w:rsid w:val="008F7D03"/>
    <w:rsid w:val="008F7E94"/>
    <w:rsid w:val="009006BA"/>
    <w:rsid w:val="00901409"/>
    <w:rsid w:val="00902D6B"/>
    <w:rsid w:val="00903C56"/>
    <w:rsid w:val="00903D8A"/>
    <w:rsid w:val="009048FC"/>
    <w:rsid w:val="00905173"/>
    <w:rsid w:val="0090637B"/>
    <w:rsid w:val="0090696B"/>
    <w:rsid w:val="009117D3"/>
    <w:rsid w:val="00912757"/>
    <w:rsid w:val="009127B7"/>
    <w:rsid w:val="0091327A"/>
    <w:rsid w:val="009140DE"/>
    <w:rsid w:val="00914748"/>
    <w:rsid w:val="00916CE5"/>
    <w:rsid w:val="0092277E"/>
    <w:rsid w:val="009230D3"/>
    <w:rsid w:val="00923D85"/>
    <w:rsid w:val="00924591"/>
    <w:rsid w:val="009250F5"/>
    <w:rsid w:val="00925349"/>
    <w:rsid w:val="009253F8"/>
    <w:rsid w:val="00925E0C"/>
    <w:rsid w:val="00926459"/>
    <w:rsid w:val="009264C2"/>
    <w:rsid w:val="00926CD3"/>
    <w:rsid w:val="0092706C"/>
    <w:rsid w:val="009276D1"/>
    <w:rsid w:val="0092798E"/>
    <w:rsid w:val="00931E87"/>
    <w:rsid w:val="00934E0A"/>
    <w:rsid w:val="0093509A"/>
    <w:rsid w:val="0093520D"/>
    <w:rsid w:val="00935501"/>
    <w:rsid w:val="009360B3"/>
    <w:rsid w:val="00937A76"/>
    <w:rsid w:val="00940605"/>
    <w:rsid w:val="00940F60"/>
    <w:rsid w:val="009415B7"/>
    <w:rsid w:val="00941A0F"/>
    <w:rsid w:val="00941BCA"/>
    <w:rsid w:val="00942BE9"/>
    <w:rsid w:val="009439F9"/>
    <w:rsid w:val="009444F7"/>
    <w:rsid w:val="0094472F"/>
    <w:rsid w:val="00944E0F"/>
    <w:rsid w:val="0094643E"/>
    <w:rsid w:val="00946C48"/>
    <w:rsid w:val="00947624"/>
    <w:rsid w:val="00950132"/>
    <w:rsid w:val="009524B2"/>
    <w:rsid w:val="0095257F"/>
    <w:rsid w:val="009527E7"/>
    <w:rsid w:val="009532E6"/>
    <w:rsid w:val="00953CAE"/>
    <w:rsid w:val="009548F0"/>
    <w:rsid w:val="00954A97"/>
    <w:rsid w:val="0095623A"/>
    <w:rsid w:val="00956B7C"/>
    <w:rsid w:val="0095788C"/>
    <w:rsid w:val="00960C0B"/>
    <w:rsid w:val="00960CB3"/>
    <w:rsid w:val="00961603"/>
    <w:rsid w:val="009620F3"/>
    <w:rsid w:val="00962871"/>
    <w:rsid w:val="00962DA9"/>
    <w:rsid w:val="00963185"/>
    <w:rsid w:val="0096347F"/>
    <w:rsid w:val="0097165E"/>
    <w:rsid w:val="00973197"/>
    <w:rsid w:val="00973E3C"/>
    <w:rsid w:val="009757A4"/>
    <w:rsid w:val="00975B22"/>
    <w:rsid w:val="009767EB"/>
    <w:rsid w:val="00977B7B"/>
    <w:rsid w:val="009829DA"/>
    <w:rsid w:val="00983A76"/>
    <w:rsid w:val="00986F70"/>
    <w:rsid w:val="00990859"/>
    <w:rsid w:val="009908BE"/>
    <w:rsid w:val="0099112E"/>
    <w:rsid w:val="0099115B"/>
    <w:rsid w:val="00991AAD"/>
    <w:rsid w:val="009930A6"/>
    <w:rsid w:val="009963D0"/>
    <w:rsid w:val="0099690A"/>
    <w:rsid w:val="009970E9"/>
    <w:rsid w:val="009974AD"/>
    <w:rsid w:val="00997BCC"/>
    <w:rsid w:val="009A104A"/>
    <w:rsid w:val="009A17F8"/>
    <w:rsid w:val="009A27CD"/>
    <w:rsid w:val="009A29AD"/>
    <w:rsid w:val="009A2C9F"/>
    <w:rsid w:val="009A2EBD"/>
    <w:rsid w:val="009A4121"/>
    <w:rsid w:val="009A45C8"/>
    <w:rsid w:val="009A4F14"/>
    <w:rsid w:val="009A5166"/>
    <w:rsid w:val="009A5271"/>
    <w:rsid w:val="009A554B"/>
    <w:rsid w:val="009A5F62"/>
    <w:rsid w:val="009A6007"/>
    <w:rsid w:val="009A6861"/>
    <w:rsid w:val="009A7D45"/>
    <w:rsid w:val="009B19CA"/>
    <w:rsid w:val="009B1CC5"/>
    <w:rsid w:val="009B4E3A"/>
    <w:rsid w:val="009B5B75"/>
    <w:rsid w:val="009B73D0"/>
    <w:rsid w:val="009C043B"/>
    <w:rsid w:val="009C2E64"/>
    <w:rsid w:val="009C3D9B"/>
    <w:rsid w:val="009C5DB7"/>
    <w:rsid w:val="009C5FDB"/>
    <w:rsid w:val="009C61C2"/>
    <w:rsid w:val="009C634E"/>
    <w:rsid w:val="009C68BC"/>
    <w:rsid w:val="009C6B2C"/>
    <w:rsid w:val="009C7997"/>
    <w:rsid w:val="009C7D41"/>
    <w:rsid w:val="009D018C"/>
    <w:rsid w:val="009D1934"/>
    <w:rsid w:val="009D2EFB"/>
    <w:rsid w:val="009D2F69"/>
    <w:rsid w:val="009D351B"/>
    <w:rsid w:val="009D3A4C"/>
    <w:rsid w:val="009D5A02"/>
    <w:rsid w:val="009D6DAF"/>
    <w:rsid w:val="009D769C"/>
    <w:rsid w:val="009D7D0F"/>
    <w:rsid w:val="009D7D93"/>
    <w:rsid w:val="009E101D"/>
    <w:rsid w:val="009E1136"/>
    <w:rsid w:val="009E1821"/>
    <w:rsid w:val="009E1EFC"/>
    <w:rsid w:val="009E2122"/>
    <w:rsid w:val="009E2281"/>
    <w:rsid w:val="009E28B1"/>
    <w:rsid w:val="009E369E"/>
    <w:rsid w:val="009E382D"/>
    <w:rsid w:val="009E385A"/>
    <w:rsid w:val="009E4AAA"/>
    <w:rsid w:val="009E4B08"/>
    <w:rsid w:val="009E52C7"/>
    <w:rsid w:val="009E6AB3"/>
    <w:rsid w:val="009F1928"/>
    <w:rsid w:val="009F33E8"/>
    <w:rsid w:val="009F67B0"/>
    <w:rsid w:val="009F708E"/>
    <w:rsid w:val="009F7CCB"/>
    <w:rsid w:val="00A0000B"/>
    <w:rsid w:val="00A0092E"/>
    <w:rsid w:val="00A00AC9"/>
    <w:rsid w:val="00A018F5"/>
    <w:rsid w:val="00A0277A"/>
    <w:rsid w:val="00A0403B"/>
    <w:rsid w:val="00A04361"/>
    <w:rsid w:val="00A04623"/>
    <w:rsid w:val="00A04DD1"/>
    <w:rsid w:val="00A04E66"/>
    <w:rsid w:val="00A056E5"/>
    <w:rsid w:val="00A07325"/>
    <w:rsid w:val="00A07626"/>
    <w:rsid w:val="00A0773E"/>
    <w:rsid w:val="00A07BE8"/>
    <w:rsid w:val="00A07BF0"/>
    <w:rsid w:val="00A07C8D"/>
    <w:rsid w:val="00A1044C"/>
    <w:rsid w:val="00A1094C"/>
    <w:rsid w:val="00A112ED"/>
    <w:rsid w:val="00A12457"/>
    <w:rsid w:val="00A13C21"/>
    <w:rsid w:val="00A15B35"/>
    <w:rsid w:val="00A15C3D"/>
    <w:rsid w:val="00A172F4"/>
    <w:rsid w:val="00A175AA"/>
    <w:rsid w:val="00A20A3C"/>
    <w:rsid w:val="00A2162F"/>
    <w:rsid w:val="00A21A61"/>
    <w:rsid w:val="00A22A97"/>
    <w:rsid w:val="00A22DD6"/>
    <w:rsid w:val="00A23009"/>
    <w:rsid w:val="00A24700"/>
    <w:rsid w:val="00A24FDF"/>
    <w:rsid w:val="00A255EA"/>
    <w:rsid w:val="00A26174"/>
    <w:rsid w:val="00A26347"/>
    <w:rsid w:val="00A30842"/>
    <w:rsid w:val="00A31084"/>
    <w:rsid w:val="00A32102"/>
    <w:rsid w:val="00A32E92"/>
    <w:rsid w:val="00A32FED"/>
    <w:rsid w:val="00A33004"/>
    <w:rsid w:val="00A337AB"/>
    <w:rsid w:val="00A33964"/>
    <w:rsid w:val="00A353AD"/>
    <w:rsid w:val="00A35751"/>
    <w:rsid w:val="00A36CFC"/>
    <w:rsid w:val="00A3755F"/>
    <w:rsid w:val="00A37CB9"/>
    <w:rsid w:val="00A4018F"/>
    <w:rsid w:val="00A40573"/>
    <w:rsid w:val="00A40620"/>
    <w:rsid w:val="00A41B47"/>
    <w:rsid w:val="00A42B02"/>
    <w:rsid w:val="00A43775"/>
    <w:rsid w:val="00A44D72"/>
    <w:rsid w:val="00A44D87"/>
    <w:rsid w:val="00A46213"/>
    <w:rsid w:val="00A4655F"/>
    <w:rsid w:val="00A467F9"/>
    <w:rsid w:val="00A47B84"/>
    <w:rsid w:val="00A47F17"/>
    <w:rsid w:val="00A528F3"/>
    <w:rsid w:val="00A52C33"/>
    <w:rsid w:val="00A53BA2"/>
    <w:rsid w:val="00A54347"/>
    <w:rsid w:val="00A553D4"/>
    <w:rsid w:val="00A5587F"/>
    <w:rsid w:val="00A562CA"/>
    <w:rsid w:val="00A56E8F"/>
    <w:rsid w:val="00A57462"/>
    <w:rsid w:val="00A60306"/>
    <w:rsid w:val="00A60631"/>
    <w:rsid w:val="00A61CD0"/>
    <w:rsid w:val="00A62614"/>
    <w:rsid w:val="00A62E99"/>
    <w:rsid w:val="00A64282"/>
    <w:rsid w:val="00A6469D"/>
    <w:rsid w:val="00A64EDE"/>
    <w:rsid w:val="00A65161"/>
    <w:rsid w:val="00A6568B"/>
    <w:rsid w:val="00A65BF8"/>
    <w:rsid w:val="00A66B40"/>
    <w:rsid w:val="00A66BD9"/>
    <w:rsid w:val="00A7044F"/>
    <w:rsid w:val="00A7218D"/>
    <w:rsid w:val="00A739E0"/>
    <w:rsid w:val="00A7534F"/>
    <w:rsid w:val="00A75384"/>
    <w:rsid w:val="00A754BF"/>
    <w:rsid w:val="00A75AED"/>
    <w:rsid w:val="00A75F82"/>
    <w:rsid w:val="00A75FE9"/>
    <w:rsid w:val="00A763CB"/>
    <w:rsid w:val="00A76AB7"/>
    <w:rsid w:val="00A77DBF"/>
    <w:rsid w:val="00A810DA"/>
    <w:rsid w:val="00A81230"/>
    <w:rsid w:val="00A815BE"/>
    <w:rsid w:val="00A81982"/>
    <w:rsid w:val="00A81A61"/>
    <w:rsid w:val="00A826F4"/>
    <w:rsid w:val="00A82BE7"/>
    <w:rsid w:val="00A82E3D"/>
    <w:rsid w:val="00A83221"/>
    <w:rsid w:val="00A8389B"/>
    <w:rsid w:val="00A84B08"/>
    <w:rsid w:val="00A84B34"/>
    <w:rsid w:val="00A84BE1"/>
    <w:rsid w:val="00A84CB2"/>
    <w:rsid w:val="00A84F1E"/>
    <w:rsid w:val="00A8523B"/>
    <w:rsid w:val="00A85A2A"/>
    <w:rsid w:val="00A8643B"/>
    <w:rsid w:val="00A86FF4"/>
    <w:rsid w:val="00A87F5D"/>
    <w:rsid w:val="00A9030B"/>
    <w:rsid w:val="00A91028"/>
    <w:rsid w:val="00A913EB"/>
    <w:rsid w:val="00A91DED"/>
    <w:rsid w:val="00A92B95"/>
    <w:rsid w:val="00A92CD7"/>
    <w:rsid w:val="00A92D28"/>
    <w:rsid w:val="00A92EBB"/>
    <w:rsid w:val="00A932EF"/>
    <w:rsid w:val="00A93CFD"/>
    <w:rsid w:val="00A93F52"/>
    <w:rsid w:val="00A9520D"/>
    <w:rsid w:val="00A959DF"/>
    <w:rsid w:val="00A96C28"/>
    <w:rsid w:val="00A97ACA"/>
    <w:rsid w:val="00AA1C07"/>
    <w:rsid w:val="00AA1C0A"/>
    <w:rsid w:val="00AA3AF9"/>
    <w:rsid w:val="00AA4471"/>
    <w:rsid w:val="00AA55A9"/>
    <w:rsid w:val="00AA6F8D"/>
    <w:rsid w:val="00AA7174"/>
    <w:rsid w:val="00AA725D"/>
    <w:rsid w:val="00AA752D"/>
    <w:rsid w:val="00AA7C08"/>
    <w:rsid w:val="00AB03BA"/>
    <w:rsid w:val="00AB0F0E"/>
    <w:rsid w:val="00AB1318"/>
    <w:rsid w:val="00AB1D39"/>
    <w:rsid w:val="00AB2EA1"/>
    <w:rsid w:val="00AB3501"/>
    <w:rsid w:val="00AB3A48"/>
    <w:rsid w:val="00AB3F0A"/>
    <w:rsid w:val="00AB47A6"/>
    <w:rsid w:val="00AB4A87"/>
    <w:rsid w:val="00AC0A44"/>
    <w:rsid w:val="00AC0C12"/>
    <w:rsid w:val="00AC1300"/>
    <w:rsid w:val="00AC5DC7"/>
    <w:rsid w:val="00AC5E35"/>
    <w:rsid w:val="00AC60D1"/>
    <w:rsid w:val="00AC6A22"/>
    <w:rsid w:val="00AC6BE5"/>
    <w:rsid w:val="00AD045E"/>
    <w:rsid w:val="00AD0E9F"/>
    <w:rsid w:val="00AD11D8"/>
    <w:rsid w:val="00AD1C75"/>
    <w:rsid w:val="00AD2D52"/>
    <w:rsid w:val="00AD30DF"/>
    <w:rsid w:val="00AD3F10"/>
    <w:rsid w:val="00AD41BC"/>
    <w:rsid w:val="00AD4271"/>
    <w:rsid w:val="00AD4453"/>
    <w:rsid w:val="00AD4547"/>
    <w:rsid w:val="00AD4E60"/>
    <w:rsid w:val="00AD6289"/>
    <w:rsid w:val="00AD66D8"/>
    <w:rsid w:val="00AE0234"/>
    <w:rsid w:val="00AE071E"/>
    <w:rsid w:val="00AE1909"/>
    <w:rsid w:val="00AE1F7E"/>
    <w:rsid w:val="00AE244F"/>
    <w:rsid w:val="00AE25B8"/>
    <w:rsid w:val="00AE359C"/>
    <w:rsid w:val="00AE51E3"/>
    <w:rsid w:val="00AE66BD"/>
    <w:rsid w:val="00AE672B"/>
    <w:rsid w:val="00AE6EAD"/>
    <w:rsid w:val="00AF002B"/>
    <w:rsid w:val="00AF095E"/>
    <w:rsid w:val="00AF0A53"/>
    <w:rsid w:val="00AF1C25"/>
    <w:rsid w:val="00AF2889"/>
    <w:rsid w:val="00AF3B72"/>
    <w:rsid w:val="00AF556D"/>
    <w:rsid w:val="00AF57B2"/>
    <w:rsid w:val="00AF5CC1"/>
    <w:rsid w:val="00AF63CC"/>
    <w:rsid w:val="00AF6E75"/>
    <w:rsid w:val="00AF7937"/>
    <w:rsid w:val="00B007CB"/>
    <w:rsid w:val="00B015DF"/>
    <w:rsid w:val="00B01D7F"/>
    <w:rsid w:val="00B020A5"/>
    <w:rsid w:val="00B02535"/>
    <w:rsid w:val="00B029F7"/>
    <w:rsid w:val="00B03870"/>
    <w:rsid w:val="00B040B6"/>
    <w:rsid w:val="00B04900"/>
    <w:rsid w:val="00B05038"/>
    <w:rsid w:val="00B05953"/>
    <w:rsid w:val="00B05E09"/>
    <w:rsid w:val="00B064EA"/>
    <w:rsid w:val="00B06C43"/>
    <w:rsid w:val="00B06CA0"/>
    <w:rsid w:val="00B06D07"/>
    <w:rsid w:val="00B0728B"/>
    <w:rsid w:val="00B07CBB"/>
    <w:rsid w:val="00B07E22"/>
    <w:rsid w:val="00B07F27"/>
    <w:rsid w:val="00B10F93"/>
    <w:rsid w:val="00B113D6"/>
    <w:rsid w:val="00B1230C"/>
    <w:rsid w:val="00B1377A"/>
    <w:rsid w:val="00B13E26"/>
    <w:rsid w:val="00B14667"/>
    <w:rsid w:val="00B2000B"/>
    <w:rsid w:val="00B206A5"/>
    <w:rsid w:val="00B20ED9"/>
    <w:rsid w:val="00B22961"/>
    <w:rsid w:val="00B22A38"/>
    <w:rsid w:val="00B22EA4"/>
    <w:rsid w:val="00B23605"/>
    <w:rsid w:val="00B24141"/>
    <w:rsid w:val="00B24A71"/>
    <w:rsid w:val="00B254ED"/>
    <w:rsid w:val="00B25D94"/>
    <w:rsid w:val="00B25E2A"/>
    <w:rsid w:val="00B2637B"/>
    <w:rsid w:val="00B26708"/>
    <w:rsid w:val="00B27639"/>
    <w:rsid w:val="00B27B18"/>
    <w:rsid w:val="00B30301"/>
    <w:rsid w:val="00B30C8D"/>
    <w:rsid w:val="00B340A3"/>
    <w:rsid w:val="00B34ACB"/>
    <w:rsid w:val="00B350CF"/>
    <w:rsid w:val="00B35640"/>
    <w:rsid w:val="00B36D2A"/>
    <w:rsid w:val="00B37FDA"/>
    <w:rsid w:val="00B40180"/>
    <w:rsid w:val="00B41885"/>
    <w:rsid w:val="00B41B93"/>
    <w:rsid w:val="00B4234B"/>
    <w:rsid w:val="00B43223"/>
    <w:rsid w:val="00B4428E"/>
    <w:rsid w:val="00B457DA"/>
    <w:rsid w:val="00B47304"/>
    <w:rsid w:val="00B515E9"/>
    <w:rsid w:val="00B53683"/>
    <w:rsid w:val="00B53987"/>
    <w:rsid w:val="00B53C4A"/>
    <w:rsid w:val="00B54650"/>
    <w:rsid w:val="00B56439"/>
    <w:rsid w:val="00B578D1"/>
    <w:rsid w:val="00B61EB1"/>
    <w:rsid w:val="00B62182"/>
    <w:rsid w:val="00B6260D"/>
    <w:rsid w:val="00B626B2"/>
    <w:rsid w:val="00B62D00"/>
    <w:rsid w:val="00B62DD7"/>
    <w:rsid w:val="00B630AF"/>
    <w:rsid w:val="00B631F8"/>
    <w:rsid w:val="00B66867"/>
    <w:rsid w:val="00B66C6B"/>
    <w:rsid w:val="00B673F1"/>
    <w:rsid w:val="00B67E13"/>
    <w:rsid w:val="00B67F00"/>
    <w:rsid w:val="00B70246"/>
    <w:rsid w:val="00B70AB1"/>
    <w:rsid w:val="00B70FFE"/>
    <w:rsid w:val="00B71A40"/>
    <w:rsid w:val="00B73D7E"/>
    <w:rsid w:val="00B74BBB"/>
    <w:rsid w:val="00B7754A"/>
    <w:rsid w:val="00B8040F"/>
    <w:rsid w:val="00B80831"/>
    <w:rsid w:val="00B80ED1"/>
    <w:rsid w:val="00B815F6"/>
    <w:rsid w:val="00B82F3C"/>
    <w:rsid w:val="00B833E8"/>
    <w:rsid w:val="00B842B6"/>
    <w:rsid w:val="00B84E8E"/>
    <w:rsid w:val="00B851B5"/>
    <w:rsid w:val="00B8557E"/>
    <w:rsid w:val="00B85F23"/>
    <w:rsid w:val="00B861E5"/>
    <w:rsid w:val="00B86778"/>
    <w:rsid w:val="00B87710"/>
    <w:rsid w:val="00B87BA8"/>
    <w:rsid w:val="00B90257"/>
    <w:rsid w:val="00B90453"/>
    <w:rsid w:val="00B90CFB"/>
    <w:rsid w:val="00B90E7F"/>
    <w:rsid w:val="00B92007"/>
    <w:rsid w:val="00B92F06"/>
    <w:rsid w:val="00B94773"/>
    <w:rsid w:val="00B94B1A"/>
    <w:rsid w:val="00B950BE"/>
    <w:rsid w:val="00B95C2F"/>
    <w:rsid w:val="00B95F30"/>
    <w:rsid w:val="00B97185"/>
    <w:rsid w:val="00B97927"/>
    <w:rsid w:val="00B9798B"/>
    <w:rsid w:val="00BA08F6"/>
    <w:rsid w:val="00BA1AA7"/>
    <w:rsid w:val="00BA1BEE"/>
    <w:rsid w:val="00BA202D"/>
    <w:rsid w:val="00BA20A9"/>
    <w:rsid w:val="00BA2586"/>
    <w:rsid w:val="00BA2673"/>
    <w:rsid w:val="00BA2AC4"/>
    <w:rsid w:val="00BA304A"/>
    <w:rsid w:val="00BA3627"/>
    <w:rsid w:val="00BA3F54"/>
    <w:rsid w:val="00BA6B18"/>
    <w:rsid w:val="00BB06A8"/>
    <w:rsid w:val="00BB0DA0"/>
    <w:rsid w:val="00BB1074"/>
    <w:rsid w:val="00BB306C"/>
    <w:rsid w:val="00BB37BE"/>
    <w:rsid w:val="00BB404E"/>
    <w:rsid w:val="00BB4A5B"/>
    <w:rsid w:val="00BB4B5B"/>
    <w:rsid w:val="00BB4F73"/>
    <w:rsid w:val="00BB6337"/>
    <w:rsid w:val="00BB6593"/>
    <w:rsid w:val="00BB6EEA"/>
    <w:rsid w:val="00BC1DFA"/>
    <w:rsid w:val="00BC512F"/>
    <w:rsid w:val="00BC53C2"/>
    <w:rsid w:val="00BC5517"/>
    <w:rsid w:val="00BC551C"/>
    <w:rsid w:val="00BC5EE6"/>
    <w:rsid w:val="00BC6AFA"/>
    <w:rsid w:val="00BC7076"/>
    <w:rsid w:val="00BC75FD"/>
    <w:rsid w:val="00BC7981"/>
    <w:rsid w:val="00BC7C85"/>
    <w:rsid w:val="00BD11C4"/>
    <w:rsid w:val="00BD1BE3"/>
    <w:rsid w:val="00BD42AC"/>
    <w:rsid w:val="00BD52B2"/>
    <w:rsid w:val="00BD53EF"/>
    <w:rsid w:val="00BD5674"/>
    <w:rsid w:val="00BD5A88"/>
    <w:rsid w:val="00BD5DA8"/>
    <w:rsid w:val="00BD5EE1"/>
    <w:rsid w:val="00BD66D4"/>
    <w:rsid w:val="00BD725D"/>
    <w:rsid w:val="00BE0474"/>
    <w:rsid w:val="00BE0A7C"/>
    <w:rsid w:val="00BE2504"/>
    <w:rsid w:val="00BE2DEB"/>
    <w:rsid w:val="00BE39CF"/>
    <w:rsid w:val="00BE674E"/>
    <w:rsid w:val="00BE6775"/>
    <w:rsid w:val="00BE6920"/>
    <w:rsid w:val="00BE72FF"/>
    <w:rsid w:val="00BE7FDD"/>
    <w:rsid w:val="00BF023C"/>
    <w:rsid w:val="00BF0842"/>
    <w:rsid w:val="00BF1F60"/>
    <w:rsid w:val="00BF2475"/>
    <w:rsid w:val="00BF2946"/>
    <w:rsid w:val="00BF2C2C"/>
    <w:rsid w:val="00BF318A"/>
    <w:rsid w:val="00BF62E6"/>
    <w:rsid w:val="00BF6989"/>
    <w:rsid w:val="00BF6F58"/>
    <w:rsid w:val="00BF7C07"/>
    <w:rsid w:val="00BF7F51"/>
    <w:rsid w:val="00C015CF"/>
    <w:rsid w:val="00C01AE2"/>
    <w:rsid w:val="00C026C2"/>
    <w:rsid w:val="00C0391F"/>
    <w:rsid w:val="00C04F3B"/>
    <w:rsid w:val="00C05A66"/>
    <w:rsid w:val="00C07AB5"/>
    <w:rsid w:val="00C10947"/>
    <w:rsid w:val="00C10961"/>
    <w:rsid w:val="00C10AEF"/>
    <w:rsid w:val="00C11BF2"/>
    <w:rsid w:val="00C131BA"/>
    <w:rsid w:val="00C135EF"/>
    <w:rsid w:val="00C1433A"/>
    <w:rsid w:val="00C151A0"/>
    <w:rsid w:val="00C152A2"/>
    <w:rsid w:val="00C15602"/>
    <w:rsid w:val="00C156EC"/>
    <w:rsid w:val="00C15F4E"/>
    <w:rsid w:val="00C1622E"/>
    <w:rsid w:val="00C16883"/>
    <w:rsid w:val="00C168E5"/>
    <w:rsid w:val="00C16C9C"/>
    <w:rsid w:val="00C16EF5"/>
    <w:rsid w:val="00C174FD"/>
    <w:rsid w:val="00C213F3"/>
    <w:rsid w:val="00C22027"/>
    <w:rsid w:val="00C22E31"/>
    <w:rsid w:val="00C2318C"/>
    <w:rsid w:val="00C2329E"/>
    <w:rsid w:val="00C23AF5"/>
    <w:rsid w:val="00C24681"/>
    <w:rsid w:val="00C247D0"/>
    <w:rsid w:val="00C248A7"/>
    <w:rsid w:val="00C24A26"/>
    <w:rsid w:val="00C24CFE"/>
    <w:rsid w:val="00C2530B"/>
    <w:rsid w:val="00C26446"/>
    <w:rsid w:val="00C26752"/>
    <w:rsid w:val="00C2675F"/>
    <w:rsid w:val="00C267A4"/>
    <w:rsid w:val="00C26EA9"/>
    <w:rsid w:val="00C27D94"/>
    <w:rsid w:val="00C27EE5"/>
    <w:rsid w:val="00C27F8B"/>
    <w:rsid w:val="00C30446"/>
    <w:rsid w:val="00C30502"/>
    <w:rsid w:val="00C3243B"/>
    <w:rsid w:val="00C33DB8"/>
    <w:rsid w:val="00C3454A"/>
    <w:rsid w:val="00C36756"/>
    <w:rsid w:val="00C37758"/>
    <w:rsid w:val="00C4141C"/>
    <w:rsid w:val="00C42F56"/>
    <w:rsid w:val="00C4382F"/>
    <w:rsid w:val="00C440D7"/>
    <w:rsid w:val="00C455C7"/>
    <w:rsid w:val="00C46D21"/>
    <w:rsid w:val="00C46D63"/>
    <w:rsid w:val="00C46F1A"/>
    <w:rsid w:val="00C47402"/>
    <w:rsid w:val="00C505BE"/>
    <w:rsid w:val="00C50FE4"/>
    <w:rsid w:val="00C51236"/>
    <w:rsid w:val="00C51B30"/>
    <w:rsid w:val="00C51DC3"/>
    <w:rsid w:val="00C534D5"/>
    <w:rsid w:val="00C540FC"/>
    <w:rsid w:val="00C5454A"/>
    <w:rsid w:val="00C55AAF"/>
    <w:rsid w:val="00C56A19"/>
    <w:rsid w:val="00C56B04"/>
    <w:rsid w:val="00C56B9F"/>
    <w:rsid w:val="00C6067C"/>
    <w:rsid w:val="00C61282"/>
    <w:rsid w:val="00C6155D"/>
    <w:rsid w:val="00C61C19"/>
    <w:rsid w:val="00C62CCD"/>
    <w:rsid w:val="00C62E18"/>
    <w:rsid w:val="00C63F04"/>
    <w:rsid w:val="00C6402B"/>
    <w:rsid w:val="00C64623"/>
    <w:rsid w:val="00C65AC6"/>
    <w:rsid w:val="00C66BAC"/>
    <w:rsid w:val="00C66D15"/>
    <w:rsid w:val="00C66F8C"/>
    <w:rsid w:val="00C67AD9"/>
    <w:rsid w:val="00C70172"/>
    <w:rsid w:val="00C7171A"/>
    <w:rsid w:val="00C71B5C"/>
    <w:rsid w:val="00C72AC7"/>
    <w:rsid w:val="00C73233"/>
    <w:rsid w:val="00C74D73"/>
    <w:rsid w:val="00C7546E"/>
    <w:rsid w:val="00C75648"/>
    <w:rsid w:val="00C763E2"/>
    <w:rsid w:val="00C7689E"/>
    <w:rsid w:val="00C769F4"/>
    <w:rsid w:val="00C76FFA"/>
    <w:rsid w:val="00C77318"/>
    <w:rsid w:val="00C8002E"/>
    <w:rsid w:val="00C81300"/>
    <w:rsid w:val="00C81867"/>
    <w:rsid w:val="00C82418"/>
    <w:rsid w:val="00C82DA5"/>
    <w:rsid w:val="00C83269"/>
    <w:rsid w:val="00C835D9"/>
    <w:rsid w:val="00C83887"/>
    <w:rsid w:val="00C842C1"/>
    <w:rsid w:val="00C84345"/>
    <w:rsid w:val="00C84790"/>
    <w:rsid w:val="00C85252"/>
    <w:rsid w:val="00C86710"/>
    <w:rsid w:val="00C87963"/>
    <w:rsid w:val="00C905A6"/>
    <w:rsid w:val="00C91639"/>
    <w:rsid w:val="00C92A71"/>
    <w:rsid w:val="00C92B5A"/>
    <w:rsid w:val="00C92C49"/>
    <w:rsid w:val="00C92EFE"/>
    <w:rsid w:val="00C93F8E"/>
    <w:rsid w:val="00C944E9"/>
    <w:rsid w:val="00C945DF"/>
    <w:rsid w:val="00C94BEA"/>
    <w:rsid w:val="00C9619F"/>
    <w:rsid w:val="00C966DA"/>
    <w:rsid w:val="00C97FEC"/>
    <w:rsid w:val="00CA0E69"/>
    <w:rsid w:val="00CA1AD7"/>
    <w:rsid w:val="00CA252F"/>
    <w:rsid w:val="00CA3133"/>
    <w:rsid w:val="00CA3D12"/>
    <w:rsid w:val="00CA43C6"/>
    <w:rsid w:val="00CA44B6"/>
    <w:rsid w:val="00CA4D3B"/>
    <w:rsid w:val="00CA5B50"/>
    <w:rsid w:val="00CA5C26"/>
    <w:rsid w:val="00CA5EBC"/>
    <w:rsid w:val="00CA66EF"/>
    <w:rsid w:val="00CA6A48"/>
    <w:rsid w:val="00CA6FE4"/>
    <w:rsid w:val="00CA7B3E"/>
    <w:rsid w:val="00CA7CB4"/>
    <w:rsid w:val="00CB1300"/>
    <w:rsid w:val="00CB1D50"/>
    <w:rsid w:val="00CB2CCB"/>
    <w:rsid w:val="00CB4F9E"/>
    <w:rsid w:val="00CB7251"/>
    <w:rsid w:val="00CB796D"/>
    <w:rsid w:val="00CB7AE5"/>
    <w:rsid w:val="00CC10F6"/>
    <w:rsid w:val="00CC20C8"/>
    <w:rsid w:val="00CC39B1"/>
    <w:rsid w:val="00CC6AD8"/>
    <w:rsid w:val="00CC73FA"/>
    <w:rsid w:val="00CD0427"/>
    <w:rsid w:val="00CD09C7"/>
    <w:rsid w:val="00CD0EFC"/>
    <w:rsid w:val="00CD1BB4"/>
    <w:rsid w:val="00CD2F04"/>
    <w:rsid w:val="00CD4F55"/>
    <w:rsid w:val="00CD614F"/>
    <w:rsid w:val="00CD66AA"/>
    <w:rsid w:val="00CD687C"/>
    <w:rsid w:val="00CD7132"/>
    <w:rsid w:val="00CD7510"/>
    <w:rsid w:val="00CD75BD"/>
    <w:rsid w:val="00CD7A8A"/>
    <w:rsid w:val="00CD7C2B"/>
    <w:rsid w:val="00CE22C6"/>
    <w:rsid w:val="00CE38E1"/>
    <w:rsid w:val="00CE4919"/>
    <w:rsid w:val="00CE4FF3"/>
    <w:rsid w:val="00CE555E"/>
    <w:rsid w:val="00CE5C12"/>
    <w:rsid w:val="00CE6467"/>
    <w:rsid w:val="00CE6AF8"/>
    <w:rsid w:val="00CE6DDC"/>
    <w:rsid w:val="00CE6F97"/>
    <w:rsid w:val="00CE7C65"/>
    <w:rsid w:val="00CF34BF"/>
    <w:rsid w:val="00CF36D9"/>
    <w:rsid w:val="00CF3A26"/>
    <w:rsid w:val="00CF5960"/>
    <w:rsid w:val="00CF5B53"/>
    <w:rsid w:val="00CF5B71"/>
    <w:rsid w:val="00CF686A"/>
    <w:rsid w:val="00D00C48"/>
    <w:rsid w:val="00D0258C"/>
    <w:rsid w:val="00D04D12"/>
    <w:rsid w:val="00D05DE7"/>
    <w:rsid w:val="00D05F1A"/>
    <w:rsid w:val="00D079B2"/>
    <w:rsid w:val="00D079D6"/>
    <w:rsid w:val="00D07F0F"/>
    <w:rsid w:val="00D07FD7"/>
    <w:rsid w:val="00D1032D"/>
    <w:rsid w:val="00D1061B"/>
    <w:rsid w:val="00D109C8"/>
    <w:rsid w:val="00D10BF6"/>
    <w:rsid w:val="00D1117D"/>
    <w:rsid w:val="00D11F7C"/>
    <w:rsid w:val="00D12B62"/>
    <w:rsid w:val="00D144AB"/>
    <w:rsid w:val="00D146C1"/>
    <w:rsid w:val="00D14C9F"/>
    <w:rsid w:val="00D151A9"/>
    <w:rsid w:val="00D16152"/>
    <w:rsid w:val="00D174F8"/>
    <w:rsid w:val="00D17B96"/>
    <w:rsid w:val="00D17F82"/>
    <w:rsid w:val="00D20195"/>
    <w:rsid w:val="00D206BE"/>
    <w:rsid w:val="00D20A2D"/>
    <w:rsid w:val="00D211CE"/>
    <w:rsid w:val="00D21D37"/>
    <w:rsid w:val="00D23074"/>
    <w:rsid w:val="00D23215"/>
    <w:rsid w:val="00D25596"/>
    <w:rsid w:val="00D259E2"/>
    <w:rsid w:val="00D27379"/>
    <w:rsid w:val="00D274A8"/>
    <w:rsid w:val="00D27F08"/>
    <w:rsid w:val="00D30248"/>
    <w:rsid w:val="00D313FE"/>
    <w:rsid w:val="00D31540"/>
    <w:rsid w:val="00D3176F"/>
    <w:rsid w:val="00D32219"/>
    <w:rsid w:val="00D336D0"/>
    <w:rsid w:val="00D3378C"/>
    <w:rsid w:val="00D34816"/>
    <w:rsid w:val="00D365EB"/>
    <w:rsid w:val="00D36B82"/>
    <w:rsid w:val="00D37491"/>
    <w:rsid w:val="00D4058C"/>
    <w:rsid w:val="00D407CF"/>
    <w:rsid w:val="00D409DB"/>
    <w:rsid w:val="00D40EDB"/>
    <w:rsid w:val="00D4128A"/>
    <w:rsid w:val="00D42591"/>
    <w:rsid w:val="00D42771"/>
    <w:rsid w:val="00D42936"/>
    <w:rsid w:val="00D42FE0"/>
    <w:rsid w:val="00D4329F"/>
    <w:rsid w:val="00D4410A"/>
    <w:rsid w:val="00D44384"/>
    <w:rsid w:val="00D445DF"/>
    <w:rsid w:val="00D44DD8"/>
    <w:rsid w:val="00D45260"/>
    <w:rsid w:val="00D45B68"/>
    <w:rsid w:val="00D505B8"/>
    <w:rsid w:val="00D51710"/>
    <w:rsid w:val="00D51AEA"/>
    <w:rsid w:val="00D534AE"/>
    <w:rsid w:val="00D55043"/>
    <w:rsid w:val="00D5596B"/>
    <w:rsid w:val="00D55AFE"/>
    <w:rsid w:val="00D55C2A"/>
    <w:rsid w:val="00D56DE0"/>
    <w:rsid w:val="00D57A4A"/>
    <w:rsid w:val="00D57CE7"/>
    <w:rsid w:val="00D57D67"/>
    <w:rsid w:val="00D600C0"/>
    <w:rsid w:val="00D6035C"/>
    <w:rsid w:val="00D6043C"/>
    <w:rsid w:val="00D60A1D"/>
    <w:rsid w:val="00D61DA0"/>
    <w:rsid w:val="00D62CCE"/>
    <w:rsid w:val="00D63753"/>
    <w:rsid w:val="00D63777"/>
    <w:rsid w:val="00D64373"/>
    <w:rsid w:val="00D65418"/>
    <w:rsid w:val="00D66DF9"/>
    <w:rsid w:val="00D66E81"/>
    <w:rsid w:val="00D670E7"/>
    <w:rsid w:val="00D67F80"/>
    <w:rsid w:val="00D70000"/>
    <w:rsid w:val="00D70393"/>
    <w:rsid w:val="00D7044C"/>
    <w:rsid w:val="00D70C61"/>
    <w:rsid w:val="00D71818"/>
    <w:rsid w:val="00D71C09"/>
    <w:rsid w:val="00D71D0F"/>
    <w:rsid w:val="00D730D2"/>
    <w:rsid w:val="00D732D4"/>
    <w:rsid w:val="00D7434A"/>
    <w:rsid w:val="00D744D4"/>
    <w:rsid w:val="00D7458F"/>
    <w:rsid w:val="00D75BE2"/>
    <w:rsid w:val="00D75BEF"/>
    <w:rsid w:val="00D771DE"/>
    <w:rsid w:val="00D77DAB"/>
    <w:rsid w:val="00D82636"/>
    <w:rsid w:val="00D8265B"/>
    <w:rsid w:val="00D82684"/>
    <w:rsid w:val="00D82F0B"/>
    <w:rsid w:val="00D837DF"/>
    <w:rsid w:val="00D83FEB"/>
    <w:rsid w:val="00D84FBE"/>
    <w:rsid w:val="00D852EF"/>
    <w:rsid w:val="00D85AEE"/>
    <w:rsid w:val="00D85F4B"/>
    <w:rsid w:val="00D8678F"/>
    <w:rsid w:val="00D86EA8"/>
    <w:rsid w:val="00D902B8"/>
    <w:rsid w:val="00D90801"/>
    <w:rsid w:val="00D90FC3"/>
    <w:rsid w:val="00D9158A"/>
    <w:rsid w:val="00D92741"/>
    <w:rsid w:val="00D92BF5"/>
    <w:rsid w:val="00D946E8"/>
    <w:rsid w:val="00D948FC"/>
    <w:rsid w:val="00D94AF0"/>
    <w:rsid w:val="00D96FAF"/>
    <w:rsid w:val="00DA17C8"/>
    <w:rsid w:val="00DA1CE9"/>
    <w:rsid w:val="00DA2554"/>
    <w:rsid w:val="00DA36EF"/>
    <w:rsid w:val="00DA3F17"/>
    <w:rsid w:val="00DA42C4"/>
    <w:rsid w:val="00DA440E"/>
    <w:rsid w:val="00DA4882"/>
    <w:rsid w:val="00DA51DF"/>
    <w:rsid w:val="00DA541C"/>
    <w:rsid w:val="00DA5F1B"/>
    <w:rsid w:val="00DA61A4"/>
    <w:rsid w:val="00DA6714"/>
    <w:rsid w:val="00DA7409"/>
    <w:rsid w:val="00DB0C87"/>
    <w:rsid w:val="00DB280A"/>
    <w:rsid w:val="00DB31F5"/>
    <w:rsid w:val="00DB3CCB"/>
    <w:rsid w:val="00DB454D"/>
    <w:rsid w:val="00DB7266"/>
    <w:rsid w:val="00DB741B"/>
    <w:rsid w:val="00DB7D51"/>
    <w:rsid w:val="00DB7DF5"/>
    <w:rsid w:val="00DC0CFC"/>
    <w:rsid w:val="00DC1717"/>
    <w:rsid w:val="00DC1C62"/>
    <w:rsid w:val="00DC27DF"/>
    <w:rsid w:val="00DC295E"/>
    <w:rsid w:val="00DC3759"/>
    <w:rsid w:val="00DC3D1A"/>
    <w:rsid w:val="00DC3E35"/>
    <w:rsid w:val="00DC4A4C"/>
    <w:rsid w:val="00DC4D47"/>
    <w:rsid w:val="00DC5417"/>
    <w:rsid w:val="00DC5998"/>
    <w:rsid w:val="00DC5BE2"/>
    <w:rsid w:val="00DC5E16"/>
    <w:rsid w:val="00DC788A"/>
    <w:rsid w:val="00DC79D0"/>
    <w:rsid w:val="00DD0CF2"/>
    <w:rsid w:val="00DD228D"/>
    <w:rsid w:val="00DD2531"/>
    <w:rsid w:val="00DD4579"/>
    <w:rsid w:val="00DD468B"/>
    <w:rsid w:val="00DD51F8"/>
    <w:rsid w:val="00DD596C"/>
    <w:rsid w:val="00DD5B10"/>
    <w:rsid w:val="00DD6323"/>
    <w:rsid w:val="00DD6492"/>
    <w:rsid w:val="00DD65CD"/>
    <w:rsid w:val="00DD6603"/>
    <w:rsid w:val="00DD7321"/>
    <w:rsid w:val="00DD7785"/>
    <w:rsid w:val="00DD7BCE"/>
    <w:rsid w:val="00DD7CB0"/>
    <w:rsid w:val="00DE02A0"/>
    <w:rsid w:val="00DE02D5"/>
    <w:rsid w:val="00DE17DF"/>
    <w:rsid w:val="00DE2214"/>
    <w:rsid w:val="00DE2293"/>
    <w:rsid w:val="00DE2BF1"/>
    <w:rsid w:val="00DE31E9"/>
    <w:rsid w:val="00DE3B23"/>
    <w:rsid w:val="00DE3E3F"/>
    <w:rsid w:val="00DE4E72"/>
    <w:rsid w:val="00DE5178"/>
    <w:rsid w:val="00DE53DC"/>
    <w:rsid w:val="00DE54E7"/>
    <w:rsid w:val="00DE5AE9"/>
    <w:rsid w:val="00DE5D74"/>
    <w:rsid w:val="00DE620A"/>
    <w:rsid w:val="00DE77EB"/>
    <w:rsid w:val="00DE7971"/>
    <w:rsid w:val="00DF0592"/>
    <w:rsid w:val="00DF1540"/>
    <w:rsid w:val="00DF3112"/>
    <w:rsid w:val="00DF3984"/>
    <w:rsid w:val="00DF4AA1"/>
    <w:rsid w:val="00DF4C99"/>
    <w:rsid w:val="00DF54A0"/>
    <w:rsid w:val="00DF5899"/>
    <w:rsid w:val="00DF5BB4"/>
    <w:rsid w:val="00DF6786"/>
    <w:rsid w:val="00DF6EF3"/>
    <w:rsid w:val="00E00266"/>
    <w:rsid w:val="00E01B98"/>
    <w:rsid w:val="00E01FCA"/>
    <w:rsid w:val="00E0295C"/>
    <w:rsid w:val="00E02E81"/>
    <w:rsid w:val="00E0323E"/>
    <w:rsid w:val="00E03FFB"/>
    <w:rsid w:val="00E0432F"/>
    <w:rsid w:val="00E0555E"/>
    <w:rsid w:val="00E05986"/>
    <w:rsid w:val="00E05BB1"/>
    <w:rsid w:val="00E0607A"/>
    <w:rsid w:val="00E06A45"/>
    <w:rsid w:val="00E077C9"/>
    <w:rsid w:val="00E10C0D"/>
    <w:rsid w:val="00E11235"/>
    <w:rsid w:val="00E113A8"/>
    <w:rsid w:val="00E11D59"/>
    <w:rsid w:val="00E12F4D"/>
    <w:rsid w:val="00E132AA"/>
    <w:rsid w:val="00E14A1F"/>
    <w:rsid w:val="00E14A21"/>
    <w:rsid w:val="00E16641"/>
    <w:rsid w:val="00E1783E"/>
    <w:rsid w:val="00E2069B"/>
    <w:rsid w:val="00E2106B"/>
    <w:rsid w:val="00E213BF"/>
    <w:rsid w:val="00E23CFA"/>
    <w:rsid w:val="00E248C6"/>
    <w:rsid w:val="00E24DC2"/>
    <w:rsid w:val="00E25324"/>
    <w:rsid w:val="00E25B2C"/>
    <w:rsid w:val="00E25C6F"/>
    <w:rsid w:val="00E25CAC"/>
    <w:rsid w:val="00E264E7"/>
    <w:rsid w:val="00E26E51"/>
    <w:rsid w:val="00E27833"/>
    <w:rsid w:val="00E27E68"/>
    <w:rsid w:val="00E31AA0"/>
    <w:rsid w:val="00E323B5"/>
    <w:rsid w:val="00E33726"/>
    <w:rsid w:val="00E337BB"/>
    <w:rsid w:val="00E33905"/>
    <w:rsid w:val="00E33B0F"/>
    <w:rsid w:val="00E37199"/>
    <w:rsid w:val="00E37392"/>
    <w:rsid w:val="00E373F7"/>
    <w:rsid w:val="00E37460"/>
    <w:rsid w:val="00E4045C"/>
    <w:rsid w:val="00E40BA3"/>
    <w:rsid w:val="00E41D68"/>
    <w:rsid w:val="00E420F1"/>
    <w:rsid w:val="00E42805"/>
    <w:rsid w:val="00E43BF1"/>
    <w:rsid w:val="00E43D27"/>
    <w:rsid w:val="00E45310"/>
    <w:rsid w:val="00E4681A"/>
    <w:rsid w:val="00E46B02"/>
    <w:rsid w:val="00E47C8F"/>
    <w:rsid w:val="00E50565"/>
    <w:rsid w:val="00E50ABF"/>
    <w:rsid w:val="00E50B9D"/>
    <w:rsid w:val="00E5224F"/>
    <w:rsid w:val="00E5275E"/>
    <w:rsid w:val="00E533AC"/>
    <w:rsid w:val="00E546C9"/>
    <w:rsid w:val="00E55A70"/>
    <w:rsid w:val="00E55AA4"/>
    <w:rsid w:val="00E56436"/>
    <w:rsid w:val="00E5671B"/>
    <w:rsid w:val="00E56919"/>
    <w:rsid w:val="00E57337"/>
    <w:rsid w:val="00E5738F"/>
    <w:rsid w:val="00E603DA"/>
    <w:rsid w:val="00E60844"/>
    <w:rsid w:val="00E63276"/>
    <w:rsid w:val="00E636D6"/>
    <w:rsid w:val="00E63AEC"/>
    <w:rsid w:val="00E63BAC"/>
    <w:rsid w:val="00E63D54"/>
    <w:rsid w:val="00E677B8"/>
    <w:rsid w:val="00E67E53"/>
    <w:rsid w:val="00E70692"/>
    <w:rsid w:val="00E71850"/>
    <w:rsid w:val="00E73133"/>
    <w:rsid w:val="00E7388D"/>
    <w:rsid w:val="00E74FB7"/>
    <w:rsid w:val="00E7574F"/>
    <w:rsid w:val="00E81BD0"/>
    <w:rsid w:val="00E82F4F"/>
    <w:rsid w:val="00E82FC9"/>
    <w:rsid w:val="00E83B79"/>
    <w:rsid w:val="00E83FE2"/>
    <w:rsid w:val="00E84FF4"/>
    <w:rsid w:val="00E857C2"/>
    <w:rsid w:val="00E86B83"/>
    <w:rsid w:val="00E86FB1"/>
    <w:rsid w:val="00E87B9D"/>
    <w:rsid w:val="00E901A8"/>
    <w:rsid w:val="00E9038E"/>
    <w:rsid w:val="00E9073A"/>
    <w:rsid w:val="00E92CA1"/>
    <w:rsid w:val="00E93F1A"/>
    <w:rsid w:val="00E94DDF"/>
    <w:rsid w:val="00E967B9"/>
    <w:rsid w:val="00E973EF"/>
    <w:rsid w:val="00E9783E"/>
    <w:rsid w:val="00E97A5D"/>
    <w:rsid w:val="00EA1083"/>
    <w:rsid w:val="00EA28D4"/>
    <w:rsid w:val="00EA328B"/>
    <w:rsid w:val="00EA3290"/>
    <w:rsid w:val="00EA4820"/>
    <w:rsid w:val="00EA51F6"/>
    <w:rsid w:val="00EA596B"/>
    <w:rsid w:val="00EA6446"/>
    <w:rsid w:val="00EA71BB"/>
    <w:rsid w:val="00EB0EEF"/>
    <w:rsid w:val="00EB1DE2"/>
    <w:rsid w:val="00EB26AD"/>
    <w:rsid w:val="00EB44DF"/>
    <w:rsid w:val="00EB46D5"/>
    <w:rsid w:val="00EB4928"/>
    <w:rsid w:val="00EB4955"/>
    <w:rsid w:val="00EB5852"/>
    <w:rsid w:val="00EB69C5"/>
    <w:rsid w:val="00EB6C67"/>
    <w:rsid w:val="00EB7F29"/>
    <w:rsid w:val="00EC079D"/>
    <w:rsid w:val="00EC07A0"/>
    <w:rsid w:val="00EC0E93"/>
    <w:rsid w:val="00EC20D4"/>
    <w:rsid w:val="00EC37BC"/>
    <w:rsid w:val="00EC3955"/>
    <w:rsid w:val="00EC3A9B"/>
    <w:rsid w:val="00EC49B5"/>
    <w:rsid w:val="00EC4C39"/>
    <w:rsid w:val="00EC5458"/>
    <w:rsid w:val="00EC5489"/>
    <w:rsid w:val="00EC55E5"/>
    <w:rsid w:val="00EC5A49"/>
    <w:rsid w:val="00EC620B"/>
    <w:rsid w:val="00EC620F"/>
    <w:rsid w:val="00EC7152"/>
    <w:rsid w:val="00EC72E3"/>
    <w:rsid w:val="00EC74B6"/>
    <w:rsid w:val="00ED0264"/>
    <w:rsid w:val="00ED02C8"/>
    <w:rsid w:val="00ED066A"/>
    <w:rsid w:val="00ED097C"/>
    <w:rsid w:val="00ED0F8E"/>
    <w:rsid w:val="00ED1AEB"/>
    <w:rsid w:val="00ED232C"/>
    <w:rsid w:val="00ED36EF"/>
    <w:rsid w:val="00ED425A"/>
    <w:rsid w:val="00ED4671"/>
    <w:rsid w:val="00ED4FB8"/>
    <w:rsid w:val="00ED61D5"/>
    <w:rsid w:val="00EE004A"/>
    <w:rsid w:val="00EE081D"/>
    <w:rsid w:val="00EE13B6"/>
    <w:rsid w:val="00EE16E7"/>
    <w:rsid w:val="00EE205C"/>
    <w:rsid w:val="00EE2D60"/>
    <w:rsid w:val="00EE39AF"/>
    <w:rsid w:val="00EE3D74"/>
    <w:rsid w:val="00EE4FB4"/>
    <w:rsid w:val="00EE54F4"/>
    <w:rsid w:val="00EE6972"/>
    <w:rsid w:val="00EE6FF7"/>
    <w:rsid w:val="00EF0D5C"/>
    <w:rsid w:val="00EF359F"/>
    <w:rsid w:val="00EF3918"/>
    <w:rsid w:val="00EF3FA3"/>
    <w:rsid w:val="00EF43AA"/>
    <w:rsid w:val="00EF515D"/>
    <w:rsid w:val="00EF57D9"/>
    <w:rsid w:val="00EF59A0"/>
    <w:rsid w:val="00EF5D99"/>
    <w:rsid w:val="00EF5DD0"/>
    <w:rsid w:val="00EF6652"/>
    <w:rsid w:val="00F0130B"/>
    <w:rsid w:val="00F01559"/>
    <w:rsid w:val="00F01D6D"/>
    <w:rsid w:val="00F02567"/>
    <w:rsid w:val="00F027A8"/>
    <w:rsid w:val="00F03008"/>
    <w:rsid w:val="00F03D46"/>
    <w:rsid w:val="00F045D0"/>
    <w:rsid w:val="00F054F6"/>
    <w:rsid w:val="00F06AD5"/>
    <w:rsid w:val="00F07E98"/>
    <w:rsid w:val="00F10B44"/>
    <w:rsid w:val="00F148F2"/>
    <w:rsid w:val="00F1513C"/>
    <w:rsid w:val="00F15C7D"/>
    <w:rsid w:val="00F15F72"/>
    <w:rsid w:val="00F1768E"/>
    <w:rsid w:val="00F2046C"/>
    <w:rsid w:val="00F207E0"/>
    <w:rsid w:val="00F20B40"/>
    <w:rsid w:val="00F20B80"/>
    <w:rsid w:val="00F20E99"/>
    <w:rsid w:val="00F219C2"/>
    <w:rsid w:val="00F21AD2"/>
    <w:rsid w:val="00F2221B"/>
    <w:rsid w:val="00F23FAE"/>
    <w:rsid w:val="00F247CD"/>
    <w:rsid w:val="00F26935"/>
    <w:rsid w:val="00F27DBD"/>
    <w:rsid w:val="00F30776"/>
    <w:rsid w:val="00F31453"/>
    <w:rsid w:val="00F321C9"/>
    <w:rsid w:val="00F32C4F"/>
    <w:rsid w:val="00F338EF"/>
    <w:rsid w:val="00F33D77"/>
    <w:rsid w:val="00F33E8A"/>
    <w:rsid w:val="00F34B82"/>
    <w:rsid w:val="00F36807"/>
    <w:rsid w:val="00F37357"/>
    <w:rsid w:val="00F413EE"/>
    <w:rsid w:val="00F41696"/>
    <w:rsid w:val="00F41852"/>
    <w:rsid w:val="00F41A4C"/>
    <w:rsid w:val="00F4283B"/>
    <w:rsid w:val="00F42946"/>
    <w:rsid w:val="00F42CE7"/>
    <w:rsid w:val="00F42FF1"/>
    <w:rsid w:val="00F4377D"/>
    <w:rsid w:val="00F4411C"/>
    <w:rsid w:val="00F45715"/>
    <w:rsid w:val="00F458F6"/>
    <w:rsid w:val="00F45F2F"/>
    <w:rsid w:val="00F47983"/>
    <w:rsid w:val="00F47CEA"/>
    <w:rsid w:val="00F528FD"/>
    <w:rsid w:val="00F52B34"/>
    <w:rsid w:val="00F54C32"/>
    <w:rsid w:val="00F559B7"/>
    <w:rsid w:val="00F56B6D"/>
    <w:rsid w:val="00F57791"/>
    <w:rsid w:val="00F63F68"/>
    <w:rsid w:val="00F64174"/>
    <w:rsid w:val="00F65B9A"/>
    <w:rsid w:val="00F65DD7"/>
    <w:rsid w:val="00F65DDF"/>
    <w:rsid w:val="00F66708"/>
    <w:rsid w:val="00F66D3A"/>
    <w:rsid w:val="00F712E2"/>
    <w:rsid w:val="00F715B7"/>
    <w:rsid w:val="00F72755"/>
    <w:rsid w:val="00F73A2D"/>
    <w:rsid w:val="00F74102"/>
    <w:rsid w:val="00F7448F"/>
    <w:rsid w:val="00F74A31"/>
    <w:rsid w:val="00F77618"/>
    <w:rsid w:val="00F77C41"/>
    <w:rsid w:val="00F80806"/>
    <w:rsid w:val="00F8081C"/>
    <w:rsid w:val="00F80C59"/>
    <w:rsid w:val="00F81020"/>
    <w:rsid w:val="00F81D81"/>
    <w:rsid w:val="00F8238E"/>
    <w:rsid w:val="00F82EB8"/>
    <w:rsid w:val="00F84497"/>
    <w:rsid w:val="00F84BD3"/>
    <w:rsid w:val="00F84F75"/>
    <w:rsid w:val="00F85773"/>
    <w:rsid w:val="00F85E1A"/>
    <w:rsid w:val="00F9068F"/>
    <w:rsid w:val="00F908B4"/>
    <w:rsid w:val="00F9196D"/>
    <w:rsid w:val="00F924B4"/>
    <w:rsid w:val="00F9266A"/>
    <w:rsid w:val="00F92AA7"/>
    <w:rsid w:val="00F92DAD"/>
    <w:rsid w:val="00F94F82"/>
    <w:rsid w:val="00F950FC"/>
    <w:rsid w:val="00F95834"/>
    <w:rsid w:val="00F95DC7"/>
    <w:rsid w:val="00F960A0"/>
    <w:rsid w:val="00F96317"/>
    <w:rsid w:val="00F96D9E"/>
    <w:rsid w:val="00F97785"/>
    <w:rsid w:val="00F97A41"/>
    <w:rsid w:val="00FA06EC"/>
    <w:rsid w:val="00FA0F22"/>
    <w:rsid w:val="00FA3058"/>
    <w:rsid w:val="00FA3383"/>
    <w:rsid w:val="00FA4150"/>
    <w:rsid w:val="00FA67C8"/>
    <w:rsid w:val="00FA6BCB"/>
    <w:rsid w:val="00FA6C02"/>
    <w:rsid w:val="00FA70CC"/>
    <w:rsid w:val="00FA72D3"/>
    <w:rsid w:val="00FB0A58"/>
    <w:rsid w:val="00FB2438"/>
    <w:rsid w:val="00FB376E"/>
    <w:rsid w:val="00FB3868"/>
    <w:rsid w:val="00FB386B"/>
    <w:rsid w:val="00FB3ED5"/>
    <w:rsid w:val="00FB44D2"/>
    <w:rsid w:val="00FB4737"/>
    <w:rsid w:val="00FB4A06"/>
    <w:rsid w:val="00FB4A10"/>
    <w:rsid w:val="00FB59CF"/>
    <w:rsid w:val="00FB5BCF"/>
    <w:rsid w:val="00FB6B44"/>
    <w:rsid w:val="00FC00EA"/>
    <w:rsid w:val="00FC014C"/>
    <w:rsid w:val="00FC0F76"/>
    <w:rsid w:val="00FC1356"/>
    <w:rsid w:val="00FC2385"/>
    <w:rsid w:val="00FC2447"/>
    <w:rsid w:val="00FC2983"/>
    <w:rsid w:val="00FC2E17"/>
    <w:rsid w:val="00FC3055"/>
    <w:rsid w:val="00FC5367"/>
    <w:rsid w:val="00FC61DC"/>
    <w:rsid w:val="00FC6299"/>
    <w:rsid w:val="00FC6614"/>
    <w:rsid w:val="00FC773B"/>
    <w:rsid w:val="00FC7B45"/>
    <w:rsid w:val="00FD0CD6"/>
    <w:rsid w:val="00FD0EDF"/>
    <w:rsid w:val="00FD1274"/>
    <w:rsid w:val="00FD292B"/>
    <w:rsid w:val="00FD2A79"/>
    <w:rsid w:val="00FD560F"/>
    <w:rsid w:val="00FD57A1"/>
    <w:rsid w:val="00FD5861"/>
    <w:rsid w:val="00FD58B4"/>
    <w:rsid w:val="00FD66EE"/>
    <w:rsid w:val="00FD6E07"/>
    <w:rsid w:val="00FD7DD8"/>
    <w:rsid w:val="00FE012E"/>
    <w:rsid w:val="00FE17DD"/>
    <w:rsid w:val="00FE281C"/>
    <w:rsid w:val="00FE2CAB"/>
    <w:rsid w:val="00FE2FEE"/>
    <w:rsid w:val="00FE482D"/>
    <w:rsid w:val="00FE502B"/>
    <w:rsid w:val="00FE57B1"/>
    <w:rsid w:val="00FE68CD"/>
    <w:rsid w:val="00FE7893"/>
    <w:rsid w:val="00FE7E89"/>
    <w:rsid w:val="00FF01AE"/>
    <w:rsid w:val="00FF02E0"/>
    <w:rsid w:val="00FF097F"/>
    <w:rsid w:val="00FF1981"/>
    <w:rsid w:val="00FF1E40"/>
    <w:rsid w:val="00FF1FB5"/>
    <w:rsid w:val="00FF21FE"/>
    <w:rsid w:val="00FF2E94"/>
    <w:rsid w:val="00FF305B"/>
    <w:rsid w:val="00FF49CE"/>
    <w:rsid w:val="00FF5441"/>
    <w:rsid w:val="00FF55AB"/>
    <w:rsid w:val="00FF561C"/>
    <w:rsid w:val="00FF580D"/>
    <w:rsid w:val="00FF588E"/>
    <w:rsid w:val="00FF5DAB"/>
    <w:rsid w:val="00FF6D99"/>
    <w:rsid w:val="00FF6F94"/>
    <w:rsid w:val="00FF7D05"/>
    <w:rsid w:val="00FF7F07"/>
    <w:rsid w:val="0124CFDA"/>
    <w:rsid w:val="0180A5EE"/>
    <w:rsid w:val="01CC5D0A"/>
    <w:rsid w:val="01CF45EB"/>
    <w:rsid w:val="01D73814"/>
    <w:rsid w:val="01F71ACC"/>
    <w:rsid w:val="022607E0"/>
    <w:rsid w:val="02D6F04F"/>
    <w:rsid w:val="02FCE980"/>
    <w:rsid w:val="03629684"/>
    <w:rsid w:val="03C4D430"/>
    <w:rsid w:val="044026E6"/>
    <w:rsid w:val="044A6984"/>
    <w:rsid w:val="04BCA575"/>
    <w:rsid w:val="04EA5790"/>
    <w:rsid w:val="04FDA157"/>
    <w:rsid w:val="053CD8B7"/>
    <w:rsid w:val="0561A6DA"/>
    <w:rsid w:val="06D73E09"/>
    <w:rsid w:val="06FDDC43"/>
    <w:rsid w:val="071B512C"/>
    <w:rsid w:val="07208245"/>
    <w:rsid w:val="07F1C870"/>
    <w:rsid w:val="082CA07A"/>
    <w:rsid w:val="085D5A38"/>
    <w:rsid w:val="0865D44B"/>
    <w:rsid w:val="08D431A3"/>
    <w:rsid w:val="08DB356D"/>
    <w:rsid w:val="0A1B59A5"/>
    <w:rsid w:val="0A61094A"/>
    <w:rsid w:val="0A82D454"/>
    <w:rsid w:val="0AD56528"/>
    <w:rsid w:val="0B479A4B"/>
    <w:rsid w:val="0B8B3C9C"/>
    <w:rsid w:val="0BE43BE4"/>
    <w:rsid w:val="0C517664"/>
    <w:rsid w:val="0CF161B3"/>
    <w:rsid w:val="0D47796D"/>
    <w:rsid w:val="0DCBB5FE"/>
    <w:rsid w:val="0E25BE13"/>
    <w:rsid w:val="0E305CB5"/>
    <w:rsid w:val="0E71185F"/>
    <w:rsid w:val="0E9A0F3F"/>
    <w:rsid w:val="0F4FBECC"/>
    <w:rsid w:val="0FDCEF56"/>
    <w:rsid w:val="10523182"/>
    <w:rsid w:val="1162E2DE"/>
    <w:rsid w:val="11783FF2"/>
    <w:rsid w:val="12017736"/>
    <w:rsid w:val="124B0D7E"/>
    <w:rsid w:val="127F28C4"/>
    <w:rsid w:val="1295DE82"/>
    <w:rsid w:val="1318142D"/>
    <w:rsid w:val="13C35727"/>
    <w:rsid w:val="14549296"/>
    <w:rsid w:val="14695BE5"/>
    <w:rsid w:val="1566D264"/>
    <w:rsid w:val="15D19A29"/>
    <w:rsid w:val="16085835"/>
    <w:rsid w:val="16407380"/>
    <w:rsid w:val="1651016D"/>
    <w:rsid w:val="1686034D"/>
    <w:rsid w:val="16A71AF5"/>
    <w:rsid w:val="16CA1595"/>
    <w:rsid w:val="16FC8D4F"/>
    <w:rsid w:val="171C61D7"/>
    <w:rsid w:val="1724C114"/>
    <w:rsid w:val="174C9C7E"/>
    <w:rsid w:val="1887CE96"/>
    <w:rsid w:val="18B4CE18"/>
    <w:rsid w:val="1909E8F9"/>
    <w:rsid w:val="19484D2A"/>
    <w:rsid w:val="1970643A"/>
    <w:rsid w:val="19C4C0A4"/>
    <w:rsid w:val="19CA86A1"/>
    <w:rsid w:val="19F7C9BF"/>
    <w:rsid w:val="1A561F53"/>
    <w:rsid w:val="1B0914AD"/>
    <w:rsid w:val="1CDA57B0"/>
    <w:rsid w:val="1D43BE2C"/>
    <w:rsid w:val="1E3779EC"/>
    <w:rsid w:val="1F119AB1"/>
    <w:rsid w:val="1F123209"/>
    <w:rsid w:val="1F2707E4"/>
    <w:rsid w:val="1F5CAA7B"/>
    <w:rsid w:val="1FAC5838"/>
    <w:rsid w:val="20AA9062"/>
    <w:rsid w:val="223DBFEE"/>
    <w:rsid w:val="2247EC33"/>
    <w:rsid w:val="22AB06A6"/>
    <w:rsid w:val="23226BF2"/>
    <w:rsid w:val="232C0712"/>
    <w:rsid w:val="24026A89"/>
    <w:rsid w:val="2425DADB"/>
    <w:rsid w:val="245C7D51"/>
    <w:rsid w:val="25CDFAC1"/>
    <w:rsid w:val="26099FD1"/>
    <w:rsid w:val="26333F2A"/>
    <w:rsid w:val="26AA868B"/>
    <w:rsid w:val="26CAD99C"/>
    <w:rsid w:val="26EE78BF"/>
    <w:rsid w:val="2759DFE1"/>
    <w:rsid w:val="27C1F3D0"/>
    <w:rsid w:val="29306FAE"/>
    <w:rsid w:val="2A51A55D"/>
    <w:rsid w:val="2AA5D6F8"/>
    <w:rsid w:val="2B1019D4"/>
    <w:rsid w:val="2B2E2430"/>
    <w:rsid w:val="2C1FE5AD"/>
    <w:rsid w:val="2C227D1B"/>
    <w:rsid w:val="2CE4D232"/>
    <w:rsid w:val="2D682B45"/>
    <w:rsid w:val="2DA6A497"/>
    <w:rsid w:val="2E046006"/>
    <w:rsid w:val="2E2C9BAB"/>
    <w:rsid w:val="2E570D34"/>
    <w:rsid w:val="2E9E1580"/>
    <w:rsid w:val="2F5D22DC"/>
    <w:rsid w:val="2F60C34B"/>
    <w:rsid w:val="2FB30FC3"/>
    <w:rsid w:val="2FB5B75F"/>
    <w:rsid w:val="2FD59B2C"/>
    <w:rsid w:val="300540A5"/>
    <w:rsid w:val="30EC5ABB"/>
    <w:rsid w:val="31E2DEB4"/>
    <w:rsid w:val="320CE063"/>
    <w:rsid w:val="32F43EE5"/>
    <w:rsid w:val="3311833C"/>
    <w:rsid w:val="33A26FAA"/>
    <w:rsid w:val="33A6161F"/>
    <w:rsid w:val="33A7152D"/>
    <w:rsid w:val="342B3653"/>
    <w:rsid w:val="34304C20"/>
    <w:rsid w:val="34617DE2"/>
    <w:rsid w:val="3465430F"/>
    <w:rsid w:val="34AA34DA"/>
    <w:rsid w:val="34CF5D4C"/>
    <w:rsid w:val="353F2D53"/>
    <w:rsid w:val="3544FA64"/>
    <w:rsid w:val="3644F6EC"/>
    <w:rsid w:val="372C9EBA"/>
    <w:rsid w:val="377CB743"/>
    <w:rsid w:val="37845DF7"/>
    <w:rsid w:val="3819CE52"/>
    <w:rsid w:val="3826E9D7"/>
    <w:rsid w:val="389D0A24"/>
    <w:rsid w:val="38DD0D75"/>
    <w:rsid w:val="38DFC38A"/>
    <w:rsid w:val="39476CAA"/>
    <w:rsid w:val="39AEE96D"/>
    <w:rsid w:val="3AAAC5DE"/>
    <w:rsid w:val="3B14078F"/>
    <w:rsid w:val="3B56BEDE"/>
    <w:rsid w:val="3B7FFE49"/>
    <w:rsid w:val="3BB6FE59"/>
    <w:rsid w:val="3CC46B4C"/>
    <w:rsid w:val="3E0B431B"/>
    <w:rsid w:val="3E5EA013"/>
    <w:rsid w:val="3EB2542B"/>
    <w:rsid w:val="3F3944C2"/>
    <w:rsid w:val="3F9E91AF"/>
    <w:rsid w:val="403B18CC"/>
    <w:rsid w:val="409369DF"/>
    <w:rsid w:val="40CC2E6B"/>
    <w:rsid w:val="41D869EF"/>
    <w:rsid w:val="41D8C97C"/>
    <w:rsid w:val="41E4E72F"/>
    <w:rsid w:val="41EA88E4"/>
    <w:rsid w:val="422BEF2A"/>
    <w:rsid w:val="4312470F"/>
    <w:rsid w:val="44091BE7"/>
    <w:rsid w:val="44E56662"/>
    <w:rsid w:val="45040FBC"/>
    <w:rsid w:val="45CF6F8F"/>
    <w:rsid w:val="46012111"/>
    <w:rsid w:val="466FDC37"/>
    <w:rsid w:val="46B59714"/>
    <w:rsid w:val="46C71001"/>
    <w:rsid w:val="47329125"/>
    <w:rsid w:val="4779FBB6"/>
    <w:rsid w:val="48027EDD"/>
    <w:rsid w:val="480C2D85"/>
    <w:rsid w:val="48B17BDD"/>
    <w:rsid w:val="48E7AF8F"/>
    <w:rsid w:val="48EBD0FC"/>
    <w:rsid w:val="49E00B15"/>
    <w:rsid w:val="49F27101"/>
    <w:rsid w:val="4A3E369A"/>
    <w:rsid w:val="4A3EA8BC"/>
    <w:rsid w:val="4A959605"/>
    <w:rsid w:val="4AAEF7F0"/>
    <w:rsid w:val="4AD2B5A7"/>
    <w:rsid w:val="4AF871E0"/>
    <w:rsid w:val="4B26D46D"/>
    <w:rsid w:val="4C2F5DA1"/>
    <w:rsid w:val="4CA7C8AC"/>
    <w:rsid w:val="4DF01832"/>
    <w:rsid w:val="4DF3FA6C"/>
    <w:rsid w:val="4DFEBE9D"/>
    <w:rsid w:val="4E50982E"/>
    <w:rsid w:val="4E630396"/>
    <w:rsid w:val="4EB15D5E"/>
    <w:rsid w:val="4ECA9DE6"/>
    <w:rsid w:val="4FBEA64D"/>
    <w:rsid w:val="507B7E93"/>
    <w:rsid w:val="519DD412"/>
    <w:rsid w:val="51A135D5"/>
    <w:rsid w:val="52060D6B"/>
    <w:rsid w:val="523799E1"/>
    <w:rsid w:val="535FB5C5"/>
    <w:rsid w:val="53CA50FB"/>
    <w:rsid w:val="542D8A28"/>
    <w:rsid w:val="548EED46"/>
    <w:rsid w:val="549DADA8"/>
    <w:rsid w:val="55D832CB"/>
    <w:rsid w:val="55DA1AB1"/>
    <w:rsid w:val="56D4D607"/>
    <w:rsid w:val="5703DFBB"/>
    <w:rsid w:val="574D428C"/>
    <w:rsid w:val="575B9DB0"/>
    <w:rsid w:val="57BD0CE4"/>
    <w:rsid w:val="57E5286B"/>
    <w:rsid w:val="585785B8"/>
    <w:rsid w:val="58CBFBD3"/>
    <w:rsid w:val="58EE17B4"/>
    <w:rsid w:val="592CE763"/>
    <w:rsid w:val="5971A3DA"/>
    <w:rsid w:val="5AAC77DB"/>
    <w:rsid w:val="5B26DB28"/>
    <w:rsid w:val="5B2DFCC4"/>
    <w:rsid w:val="5B5C4F3B"/>
    <w:rsid w:val="5BCA1DD1"/>
    <w:rsid w:val="5BEE4497"/>
    <w:rsid w:val="5C3C67C4"/>
    <w:rsid w:val="5C8921F6"/>
    <w:rsid w:val="5CDD983B"/>
    <w:rsid w:val="5D430268"/>
    <w:rsid w:val="5D7A394C"/>
    <w:rsid w:val="5D90153C"/>
    <w:rsid w:val="5E0C8169"/>
    <w:rsid w:val="5E1D1ABE"/>
    <w:rsid w:val="5E2B5745"/>
    <w:rsid w:val="5E446981"/>
    <w:rsid w:val="5E527A34"/>
    <w:rsid w:val="5EB49A8F"/>
    <w:rsid w:val="5F0168A6"/>
    <w:rsid w:val="5F6C018B"/>
    <w:rsid w:val="60033279"/>
    <w:rsid w:val="6070325A"/>
    <w:rsid w:val="612CDA6E"/>
    <w:rsid w:val="61703E06"/>
    <w:rsid w:val="61E8B506"/>
    <w:rsid w:val="62303243"/>
    <w:rsid w:val="6291F03E"/>
    <w:rsid w:val="63AC9A68"/>
    <w:rsid w:val="646C6F67"/>
    <w:rsid w:val="646E291B"/>
    <w:rsid w:val="650F0747"/>
    <w:rsid w:val="6565BE6F"/>
    <w:rsid w:val="65789FEB"/>
    <w:rsid w:val="65E394C1"/>
    <w:rsid w:val="66914D56"/>
    <w:rsid w:val="6793FD5E"/>
    <w:rsid w:val="67BFFB3E"/>
    <w:rsid w:val="682B693C"/>
    <w:rsid w:val="692CA964"/>
    <w:rsid w:val="6947CDE5"/>
    <w:rsid w:val="696AE260"/>
    <w:rsid w:val="6A654C66"/>
    <w:rsid w:val="6A793107"/>
    <w:rsid w:val="6A804B18"/>
    <w:rsid w:val="6AF0841C"/>
    <w:rsid w:val="6B247F83"/>
    <w:rsid w:val="6B353BE9"/>
    <w:rsid w:val="6B6C9C53"/>
    <w:rsid w:val="6CD1B445"/>
    <w:rsid w:val="6CFBD00C"/>
    <w:rsid w:val="6D566582"/>
    <w:rsid w:val="6DE063CA"/>
    <w:rsid w:val="6E29A34F"/>
    <w:rsid w:val="6E5E536B"/>
    <w:rsid w:val="6E716AB5"/>
    <w:rsid w:val="6EB278CD"/>
    <w:rsid w:val="6EFA986B"/>
    <w:rsid w:val="6F541119"/>
    <w:rsid w:val="6F71F9F1"/>
    <w:rsid w:val="6F973275"/>
    <w:rsid w:val="6FD1444E"/>
    <w:rsid w:val="70C890CA"/>
    <w:rsid w:val="72026E53"/>
    <w:rsid w:val="72868820"/>
    <w:rsid w:val="72FB69EE"/>
    <w:rsid w:val="735C7344"/>
    <w:rsid w:val="7390DA77"/>
    <w:rsid w:val="73B10F44"/>
    <w:rsid w:val="74323409"/>
    <w:rsid w:val="74D028E1"/>
    <w:rsid w:val="74D1FC80"/>
    <w:rsid w:val="75845362"/>
    <w:rsid w:val="75BE2A53"/>
    <w:rsid w:val="761AA0F1"/>
    <w:rsid w:val="76903B0A"/>
    <w:rsid w:val="76C1D29D"/>
    <w:rsid w:val="76FE674A"/>
    <w:rsid w:val="77254538"/>
    <w:rsid w:val="77DA4F66"/>
    <w:rsid w:val="77DC3FE0"/>
    <w:rsid w:val="781487C3"/>
    <w:rsid w:val="78442212"/>
    <w:rsid w:val="792341FE"/>
    <w:rsid w:val="7B851FDE"/>
    <w:rsid w:val="7B9E0F08"/>
    <w:rsid w:val="7BBCFB8E"/>
    <w:rsid w:val="7C1EB3EF"/>
    <w:rsid w:val="7C721BC3"/>
    <w:rsid w:val="7C7DB340"/>
    <w:rsid w:val="7CA9D708"/>
    <w:rsid w:val="7CBBABC5"/>
    <w:rsid w:val="7CE6B4FB"/>
    <w:rsid w:val="7D5706EA"/>
    <w:rsid w:val="7DAD8C9D"/>
    <w:rsid w:val="7E037E89"/>
    <w:rsid w:val="7E2C9374"/>
    <w:rsid w:val="7E40F85C"/>
    <w:rsid w:val="7E786160"/>
    <w:rsid w:val="7E7D9334"/>
    <w:rsid w:val="7E83ECAE"/>
    <w:rsid w:val="7EDA51BD"/>
    <w:rsid w:val="7EEA173A"/>
    <w:rsid w:val="7F042E4F"/>
    <w:rsid w:val="7FD542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A580F7E"/>
  <w14:discardImageEditingData/>
  <w15:chartTrackingRefBased/>
  <w15:docId w15:val="{D0F52B13-A846-4C7E-9D8A-F6BF5C4CB9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sv-SE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46CA8"/>
    <w:pPr>
      <w:spacing w:after="0" w:line="264" w:lineRule="auto"/>
    </w:pPr>
    <w:rPr>
      <w:rFonts w:ascii="Volvo Novum" w:hAnsi="Volvo Novum"/>
      <w:sz w:val="20"/>
      <w:lang w:val="en-US"/>
    </w:rPr>
  </w:style>
  <w:style w:type="paragraph" w:styleId="Heading1">
    <w:name w:val="heading 1"/>
    <w:basedOn w:val="Bodycopy"/>
    <w:next w:val="Bodycopy"/>
    <w:link w:val="Heading1Char"/>
    <w:qFormat/>
    <w:rsid w:val="00EE2D60"/>
    <w:pPr>
      <w:keepNext/>
      <w:keepLines/>
      <w:spacing w:before="480" w:after="180"/>
      <w:textboxTightWrap w:val="firstLineOnly"/>
      <w:outlineLvl w:val="0"/>
    </w:pPr>
    <w:rPr>
      <w:rFonts w:eastAsiaTheme="majorEastAsia" w:cstheme="majorBidi"/>
      <w:sz w:val="36"/>
      <w:szCs w:val="32"/>
    </w:rPr>
  </w:style>
  <w:style w:type="paragraph" w:styleId="Heading2">
    <w:name w:val="heading 2"/>
    <w:basedOn w:val="Bodycopy"/>
    <w:next w:val="Bodycopy"/>
    <w:link w:val="Heading2Char"/>
    <w:qFormat/>
    <w:rsid w:val="00EE2D60"/>
    <w:pPr>
      <w:keepNext/>
      <w:keepLines/>
      <w:spacing w:before="600"/>
      <w:outlineLvl w:val="1"/>
    </w:pPr>
    <w:rPr>
      <w:rFonts w:eastAsiaTheme="majorEastAsia" w:cstheme="majorBidi"/>
      <w:sz w:val="28"/>
      <w:szCs w:val="26"/>
    </w:rPr>
  </w:style>
  <w:style w:type="paragraph" w:styleId="Heading3">
    <w:name w:val="heading 3"/>
    <w:basedOn w:val="Bodycopy"/>
    <w:next w:val="Bodycopy"/>
    <w:link w:val="Heading3Char"/>
    <w:qFormat/>
    <w:rsid w:val="00EE2D60"/>
    <w:pPr>
      <w:keepNext/>
      <w:keepLines/>
      <w:spacing w:before="480"/>
      <w:outlineLvl w:val="2"/>
    </w:pPr>
    <w:rPr>
      <w:rFonts w:eastAsiaTheme="majorEastAsia" w:cstheme="majorBidi"/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7740D0"/>
    <w:pPr>
      <w:keepNext/>
      <w:keepLines/>
      <w:spacing w:before="120"/>
      <w:outlineLvl w:val="3"/>
    </w:pPr>
    <w:rPr>
      <w:rFonts w:asciiTheme="majorHAnsi" w:eastAsiaTheme="majorEastAsia" w:hAnsiTheme="majorHAnsi" w:cstheme="majorBidi"/>
      <w:iCs/>
      <w:sz w:val="24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7740D0"/>
    <w:pPr>
      <w:keepNext/>
      <w:keepLines/>
      <w:spacing w:before="120"/>
      <w:outlineLvl w:val="4"/>
    </w:pPr>
    <w:rPr>
      <w:rFonts w:asciiTheme="majorHAnsi" w:eastAsiaTheme="majorEastAsia" w:hAnsiTheme="majorHAnsi" w:cstheme="majorBidi"/>
      <w:color w:val="181F32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C905A6"/>
    <w:pPr>
      <w:keepNext/>
      <w:keepLines/>
      <w:spacing w:before="80"/>
      <w:outlineLvl w:val="5"/>
    </w:pPr>
    <w:rPr>
      <w:rFonts w:asciiTheme="majorHAnsi" w:eastAsiaTheme="majorEastAsia" w:hAnsiTheme="majorHAnsi" w:cstheme="majorBidi"/>
      <w:i/>
      <w:color w:val="101421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EE2D60"/>
    <w:rPr>
      <w:rFonts w:ascii="Volvo Novum" w:eastAsiaTheme="majorEastAsia" w:hAnsi="Volvo Novum" w:cstheme="majorBidi"/>
      <w:sz w:val="36"/>
      <w:szCs w:val="32"/>
      <w:lang w:val="fr-FR"/>
    </w:rPr>
  </w:style>
  <w:style w:type="character" w:customStyle="1" w:styleId="Heading2Char">
    <w:name w:val="Heading 2 Char"/>
    <w:basedOn w:val="DefaultParagraphFont"/>
    <w:link w:val="Heading2"/>
    <w:rsid w:val="00EE2D60"/>
    <w:rPr>
      <w:rFonts w:ascii="Volvo Novum" w:eastAsiaTheme="majorEastAsia" w:hAnsi="Volvo Novum" w:cstheme="majorBidi"/>
      <w:sz w:val="28"/>
      <w:szCs w:val="26"/>
      <w:lang w:val="fr-FR"/>
    </w:rPr>
  </w:style>
  <w:style w:type="character" w:customStyle="1" w:styleId="Heading3Char">
    <w:name w:val="Heading 3 Char"/>
    <w:basedOn w:val="DefaultParagraphFont"/>
    <w:link w:val="Heading3"/>
    <w:rsid w:val="00EE2D60"/>
    <w:rPr>
      <w:rFonts w:ascii="Volvo Novum" w:eastAsiaTheme="majorEastAsia" w:hAnsi="Volvo Novum" w:cstheme="majorBidi"/>
      <w:lang w:val="fr-FR"/>
    </w:rPr>
  </w:style>
  <w:style w:type="character" w:customStyle="1" w:styleId="Heading4Char">
    <w:name w:val="Heading 4 Char"/>
    <w:basedOn w:val="DefaultParagraphFont"/>
    <w:link w:val="Heading4"/>
    <w:uiPriority w:val="9"/>
    <w:rsid w:val="007740D0"/>
    <w:rPr>
      <w:rFonts w:asciiTheme="majorHAnsi" w:eastAsiaTheme="majorEastAsia" w:hAnsiTheme="majorHAnsi" w:cstheme="majorBidi"/>
      <w:iCs/>
      <w:lang w:val="en-GB"/>
    </w:rPr>
  </w:style>
  <w:style w:type="character" w:customStyle="1" w:styleId="Heading5Char">
    <w:name w:val="Heading 5 Char"/>
    <w:basedOn w:val="DefaultParagraphFont"/>
    <w:link w:val="Heading5"/>
    <w:uiPriority w:val="9"/>
    <w:rsid w:val="007740D0"/>
    <w:rPr>
      <w:rFonts w:asciiTheme="majorHAnsi" w:eastAsiaTheme="majorEastAsia" w:hAnsiTheme="majorHAnsi" w:cstheme="majorBidi"/>
      <w:color w:val="181F32" w:themeColor="accent1" w:themeShade="BF"/>
      <w:sz w:val="20"/>
      <w:lang w:val="en-GB"/>
    </w:rPr>
  </w:style>
  <w:style w:type="character" w:customStyle="1" w:styleId="Heading6Char">
    <w:name w:val="Heading 6 Char"/>
    <w:basedOn w:val="DefaultParagraphFont"/>
    <w:link w:val="Heading6"/>
    <w:uiPriority w:val="9"/>
    <w:rsid w:val="00C905A6"/>
    <w:rPr>
      <w:rFonts w:asciiTheme="majorHAnsi" w:eastAsiaTheme="majorEastAsia" w:hAnsiTheme="majorHAnsi" w:cstheme="majorBidi"/>
      <w:i/>
      <w:color w:val="101421" w:themeColor="accent1" w:themeShade="7F"/>
      <w:sz w:val="20"/>
    </w:rPr>
  </w:style>
  <w:style w:type="paragraph" w:styleId="Title">
    <w:name w:val="Title"/>
    <w:basedOn w:val="Normal"/>
    <w:next w:val="Normal"/>
    <w:link w:val="TitleChar"/>
    <w:uiPriority w:val="10"/>
    <w:rsid w:val="00963185"/>
    <w:pPr>
      <w:spacing w:before="240" w:after="240"/>
      <w:contextualSpacing/>
    </w:pPr>
    <w:rPr>
      <w:rFonts w:ascii="Volvo Sans Pro" w:eastAsiaTheme="majorEastAsia" w:hAnsi="Volvo Sans Pro" w:cstheme="majorBidi"/>
      <w:caps/>
      <w:spacing w:val="-10"/>
      <w:kern w:val="28"/>
      <w:sz w:val="48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63185"/>
    <w:rPr>
      <w:rFonts w:ascii="Volvo Sans Pro" w:eastAsiaTheme="majorEastAsia" w:hAnsi="Volvo Sans Pro" w:cstheme="majorBidi"/>
      <w:caps/>
      <w:spacing w:val="-10"/>
      <w:kern w:val="28"/>
      <w:sz w:val="48"/>
      <w:szCs w:val="56"/>
    </w:rPr>
  </w:style>
  <w:style w:type="paragraph" w:styleId="ListParagraph">
    <w:name w:val="List Paragraph"/>
    <w:basedOn w:val="Normal"/>
    <w:uiPriority w:val="34"/>
    <w:qFormat/>
    <w:rsid w:val="00C905A6"/>
    <w:pPr>
      <w:numPr>
        <w:numId w:val="1"/>
      </w:numPr>
      <w:contextualSpacing/>
    </w:pPr>
  </w:style>
  <w:style w:type="paragraph" w:styleId="Caption">
    <w:name w:val="caption"/>
    <w:basedOn w:val="Normal"/>
    <w:next w:val="Normal"/>
    <w:uiPriority w:val="35"/>
    <w:unhideWhenUsed/>
    <w:qFormat/>
    <w:rsid w:val="003D6ED1"/>
    <w:pPr>
      <w:spacing w:after="200"/>
    </w:pPr>
    <w:rPr>
      <w:b/>
      <w:iCs/>
      <w:sz w:val="16"/>
      <w:szCs w:val="18"/>
    </w:rPr>
  </w:style>
  <w:style w:type="table" w:styleId="TableGrid">
    <w:name w:val="Table Grid"/>
    <w:basedOn w:val="TableNormal"/>
    <w:uiPriority w:val="39"/>
    <w:rsid w:val="00E43D27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">
    <w:name w:val="Grid Table 1 Light"/>
    <w:basedOn w:val="TableNormal"/>
    <w:uiPriority w:val="46"/>
    <w:rsid w:val="00E43D27"/>
    <w:pPr>
      <w:spacing w:after="0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TOCHeading">
    <w:name w:val="TOC Heading"/>
    <w:basedOn w:val="Normal"/>
    <w:next w:val="Normal"/>
    <w:uiPriority w:val="39"/>
    <w:unhideWhenUsed/>
    <w:qFormat/>
    <w:rsid w:val="001D0BA4"/>
    <w:pPr>
      <w:spacing w:before="240" w:line="259" w:lineRule="auto"/>
    </w:pPr>
    <w:rPr>
      <w:lang w:eastAsia="sv-SE"/>
    </w:rPr>
  </w:style>
  <w:style w:type="paragraph" w:styleId="TOC1">
    <w:name w:val="toc 1"/>
    <w:basedOn w:val="Normal"/>
    <w:next w:val="Normal"/>
    <w:autoRedefine/>
    <w:uiPriority w:val="39"/>
    <w:unhideWhenUsed/>
    <w:rsid w:val="001D0BA4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1D0BA4"/>
    <w:pPr>
      <w:spacing w:after="100"/>
      <w:ind w:left="200"/>
    </w:pPr>
  </w:style>
  <w:style w:type="paragraph" w:styleId="TOC3">
    <w:name w:val="toc 3"/>
    <w:basedOn w:val="Normal"/>
    <w:next w:val="Normal"/>
    <w:autoRedefine/>
    <w:uiPriority w:val="39"/>
    <w:unhideWhenUsed/>
    <w:rsid w:val="001D0BA4"/>
    <w:pPr>
      <w:spacing w:after="100"/>
      <w:ind w:left="400"/>
    </w:pPr>
  </w:style>
  <w:style w:type="character" w:styleId="Hyperlink">
    <w:name w:val="Hyperlink"/>
    <w:basedOn w:val="DefaultParagraphFont"/>
    <w:uiPriority w:val="99"/>
    <w:unhideWhenUsed/>
    <w:rsid w:val="009250F5"/>
    <w:rPr>
      <w:rFonts w:asciiTheme="minorHAnsi" w:hAnsiTheme="minorHAnsi"/>
      <w:color w:val="8DC9BF" w:themeColor="accent3"/>
      <w:u w:val="single"/>
    </w:rPr>
  </w:style>
  <w:style w:type="paragraph" w:styleId="Header">
    <w:name w:val="header"/>
    <w:basedOn w:val="Normal"/>
    <w:link w:val="HeaderChar"/>
    <w:uiPriority w:val="99"/>
    <w:unhideWhenUsed/>
    <w:rsid w:val="00155DBA"/>
    <w:pPr>
      <w:tabs>
        <w:tab w:val="center" w:pos="4536"/>
        <w:tab w:val="right" w:pos="9072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55DBA"/>
    <w:rPr>
      <w:sz w:val="20"/>
    </w:rPr>
  </w:style>
  <w:style w:type="paragraph" w:styleId="Footer">
    <w:name w:val="footer"/>
    <w:basedOn w:val="Normal"/>
    <w:link w:val="FooterChar"/>
    <w:unhideWhenUsed/>
    <w:rsid w:val="007740D0"/>
    <w:pPr>
      <w:tabs>
        <w:tab w:val="center" w:pos="4536"/>
        <w:tab w:val="right" w:pos="9072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rsid w:val="007740D0"/>
    <w:rPr>
      <w:rFonts w:ascii="Volvo Novum" w:hAnsi="Volvo Novum"/>
      <w:sz w:val="20"/>
      <w:lang w:val="en-GB"/>
    </w:rPr>
  </w:style>
  <w:style w:type="character" w:styleId="PlaceholderText">
    <w:name w:val="Placeholder Text"/>
    <w:basedOn w:val="DefaultParagraphFont"/>
    <w:uiPriority w:val="99"/>
    <w:semiHidden/>
    <w:rsid w:val="00310578"/>
    <w:rPr>
      <w:color w:val="808080"/>
    </w:rPr>
  </w:style>
  <w:style w:type="paragraph" w:customStyle="1" w:styleId="Bodycopy">
    <w:name w:val="Body copy"/>
    <w:basedOn w:val="Normal"/>
    <w:link w:val="BodycopyChar"/>
    <w:qFormat/>
    <w:rsid w:val="007740D0"/>
    <w:pPr>
      <w:spacing w:after="120" w:line="240" w:lineRule="auto"/>
    </w:pPr>
    <w:rPr>
      <w:sz w:val="22"/>
      <w:shd w:val="clear" w:color="auto" w:fill="FFFFFF"/>
    </w:rPr>
  </w:style>
  <w:style w:type="character" w:customStyle="1" w:styleId="BodycopyChar">
    <w:name w:val="Body copy Char"/>
    <w:basedOn w:val="DefaultParagraphFont"/>
    <w:link w:val="Bodycopy"/>
    <w:rsid w:val="007740D0"/>
    <w:rPr>
      <w:rFonts w:ascii="Volvo Novum" w:hAnsi="Volvo Novum"/>
      <w:sz w:val="22"/>
      <w:lang w:val="en-GB"/>
    </w:rPr>
  </w:style>
  <w:style w:type="paragraph" w:customStyle="1" w:styleId="Footertext">
    <w:name w:val="Footer text"/>
    <w:basedOn w:val="Normal"/>
    <w:link w:val="FootertextChar"/>
    <w:qFormat/>
    <w:rsid w:val="00C71B5C"/>
    <w:pPr>
      <w:tabs>
        <w:tab w:val="center" w:pos="4536"/>
        <w:tab w:val="right" w:pos="9072"/>
      </w:tabs>
    </w:pPr>
    <w:rPr>
      <w:rFonts w:eastAsia="Arial" w:cs="Times New Roman"/>
      <w:sz w:val="16"/>
      <w:szCs w:val="16"/>
    </w:rPr>
  </w:style>
  <w:style w:type="character" w:customStyle="1" w:styleId="FootertextChar">
    <w:name w:val="Footer text Char"/>
    <w:basedOn w:val="DefaultParagraphFont"/>
    <w:link w:val="Footertext"/>
    <w:rsid w:val="00C71B5C"/>
    <w:rPr>
      <w:rFonts w:ascii="Volvo Novum" w:eastAsia="Arial" w:hAnsi="Volvo Novum" w:cs="Times New Roman"/>
      <w:sz w:val="16"/>
      <w:szCs w:val="16"/>
      <w:lang w:val="en-GB"/>
    </w:rPr>
  </w:style>
  <w:style w:type="paragraph" w:customStyle="1" w:styleId="Press">
    <w:name w:val="Press"/>
    <w:basedOn w:val="Heading4"/>
    <w:autoRedefine/>
    <w:rsid w:val="006C1DF6"/>
    <w:pPr>
      <w:keepLines w:val="0"/>
      <w:spacing w:before="300" w:after="600" w:line="240" w:lineRule="auto"/>
      <w:ind w:right="13"/>
    </w:pPr>
    <w:rPr>
      <w:rFonts w:ascii="Volvo Novum SemiLight" w:eastAsia="Times New Roman" w:hAnsi="Volvo Novum SemiLight" w:cs="Times New Roman"/>
      <w:b/>
      <w:iCs w:val="0"/>
      <w:sz w:val="20"/>
      <w:szCs w:val="20"/>
      <w:lang w:val="pt-BR"/>
    </w:rPr>
  </w:style>
  <w:style w:type="character" w:styleId="CommentReference">
    <w:name w:val="annotation reference"/>
    <w:basedOn w:val="DefaultParagraphFont"/>
    <w:uiPriority w:val="99"/>
    <w:semiHidden/>
    <w:unhideWhenUsed/>
    <w:rsid w:val="00C76FF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76FFA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76FFA"/>
    <w:rPr>
      <w:rFonts w:ascii="Volvo Novum" w:hAnsi="Volvo Novum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6FF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6FFA"/>
    <w:rPr>
      <w:rFonts w:ascii="Volvo Novum" w:hAnsi="Volvo Novum"/>
      <w:b/>
      <w:bCs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C168E5"/>
    <w:pPr>
      <w:spacing w:after="0"/>
    </w:pPr>
    <w:rPr>
      <w:rFonts w:ascii="Volvo Novum" w:hAnsi="Volvo Novum"/>
      <w:sz w:val="20"/>
      <w:lang w:val="en-US"/>
    </w:rPr>
  </w:style>
  <w:style w:type="paragraph" w:styleId="NormalWeb">
    <w:name w:val="Normal (Web)"/>
    <w:basedOn w:val="Normal"/>
    <w:uiPriority w:val="99"/>
    <w:semiHidden/>
    <w:unhideWhenUsed/>
    <w:rsid w:val="00B80E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EB69C5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C20C8"/>
  </w:style>
  <w:style w:type="character" w:customStyle="1" w:styleId="eop">
    <w:name w:val="eop"/>
    <w:basedOn w:val="DefaultParagraphFont"/>
    <w:rsid w:val="00CC20C8"/>
  </w:style>
  <w:style w:type="paragraph" w:customStyle="1" w:styleId="press0">
    <w:name w:val="press"/>
    <w:basedOn w:val="Normal"/>
    <w:rsid w:val="008C74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en-GB" w:eastAsia="en-GB"/>
    </w:rPr>
  </w:style>
  <w:style w:type="character" w:customStyle="1" w:styleId="apple-converted-space">
    <w:name w:val="apple-converted-space"/>
    <w:basedOn w:val="DefaultParagraphFont"/>
    <w:rsid w:val="008C7408"/>
  </w:style>
  <w:style w:type="character" w:styleId="FollowedHyperlink">
    <w:name w:val="FollowedHyperlink"/>
    <w:basedOn w:val="DefaultParagraphFont"/>
    <w:uiPriority w:val="99"/>
    <w:semiHidden/>
    <w:unhideWhenUsed/>
    <w:rsid w:val="003B2E14"/>
    <w:rPr>
      <w:color w:val="96B0B6" w:themeColor="followedHyperlink"/>
      <w:u w:val="single"/>
    </w:rPr>
  </w:style>
  <w:style w:type="paragraph" w:customStyle="1" w:styleId="paragraph">
    <w:name w:val="paragraph"/>
    <w:basedOn w:val="Normal"/>
    <w:rsid w:val="004B0B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en-GB" w:eastAsia="en-GB"/>
    </w:rPr>
  </w:style>
  <w:style w:type="character" w:customStyle="1" w:styleId="scxw183125627">
    <w:name w:val="scxw183125627"/>
    <w:basedOn w:val="DefaultParagraphFont"/>
    <w:rsid w:val="004B0BC6"/>
  </w:style>
  <w:style w:type="character" w:customStyle="1" w:styleId="tabchar">
    <w:name w:val="tabchar"/>
    <w:basedOn w:val="DefaultParagraphFont"/>
    <w:rsid w:val="008F03E3"/>
  </w:style>
  <w:style w:type="character" w:styleId="Mention">
    <w:name w:val="Mention"/>
    <w:basedOn w:val="DefaultParagraphFont"/>
    <w:uiPriority w:val="99"/>
    <w:unhideWhenUsed/>
    <w:rsid w:val="000F261B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117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28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98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029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064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332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53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7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038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2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464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66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078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40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53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177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335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22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84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252257">
          <w:marLeft w:val="446"/>
          <w:marRight w:val="0"/>
          <w:marTop w:val="19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51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8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17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151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480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756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9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2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23132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3899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2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97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541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793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2825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1333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5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3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volvoce.com/europe/en/about-us/news/2024/new-volvo-excavators-elevate-customer-productivity/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microsoft.com/office/2019/05/relationships/documenttasks" Target="documenttasks/documenttasks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new.volvoce.com/deutschland/de-de/about-us/events-and-initiatives/bauma-2025/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sv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vi\Desktop\Volvo%20Word\Word\Volvo%20Spread%20general%20-%20with%20Header.dotx" TargetMode="External"/></Relationships>
</file>

<file path=word/documenttasks/documenttasks1.xml><?xml version="1.0" encoding="utf-8"?>
<t:Tasks xmlns:t="http://schemas.microsoft.com/office/tasks/2019/documenttasks" xmlns:oel="http://schemas.microsoft.com/office/2019/extlst">
  <t:Task id="{81417A0A-6288-4712-9CAE-192C21F075A7}">
    <t:Anchor>
      <t:Comment id="264113182"/>
    </t:Anchor>
    <t:History>
      <t:Event id="{8603FD67-5E27-4A85-A1B6-7B987A599A08}" time="2025-01-28T11:29:32.782Z">
        <t:Attribution userId="S::catherine.andersson@volvo.com::1c8949a9-3516-42a2-90de-8483efcf4567" userProvider="AD" userName="Catherine Andersson"/>
        <t:Anchor>
          <t:Comment id="834362438"/>
        </t:Anchor>
        <t:Create/>
      </t:Event>
      <t:Event id="{D24BBEFD-0ACB-4E75-B2DA-0E9B09BEFFD0}" time="2025-01-28T11:29:32.782Z">
        <t:Attribution userId="S::catherine.andersson@volvo.com::1c8949a9-3516-42a2-90de-8483efcf4567" userProvider="AD" userName="Catherine Andersson"/>
        <t:Anchor>
          <t:Comment id="834362438"/>
        </t:Anchor>
        <t:Assign userId="S::kurt.deleu@volvo.com::a08ae57e-be5d-4017-b6b9-8e67c94cf919" userProvider="AD" userName="Kurt Deleu"/>
      </t:Event>
      <t:Event id="{E309DD2B-6A60-4D76-9FAA-A8472FE7FAD1}" time="2025-01-28T11:29:32.782Z">
        <t:Attribution userId="S::catherine.andersson@volvo.com::1c8949a9-3516-42a2-90de-8483efcf4567" userProvider="AD" userName="Catherine Andersson"/>
        <t:Anchor>
          <t:Comment id="834362438"/>
        </t:Anchor>
        <t:SetTitle title="@Kurt Deleu can you please review and let me know if you are ok with this?"/>
      </t:Event>
    </t:History>
  </t:Task>
  <t:Task id="{5F00A45D-8AB1-4BE7-9818-421F1CC0BA25}">
    <t:Anchor>
      <t:Comment id="670138001"/>
    </t:Anchor>
    <t:History>
      <t:Event id="{FA629F53-43FD-4C81-B090-9181A52ECD7C}" time="2025-01-09T13:20:20.259Z">
        <t:Attribution userId="S::catherine.andersson@volvo.com::1c8949a9-3516-42a2-90de-8483efcf4567" userProvider="AD" userName="Catherine Andersson"/>
        <t:Anchor>
          <t:Comment id="670138001"/>
        </t:Anchor>
        <t:Create/>
      </t:Event>
      <t:Event id="{7E05773F-AF01-4095-BA4C-99C657CAB473}" time="2025-01-09T13:20:20.259Z">
        <t:Attribution userId="S::catherine.andersson@volvo.com::1c8949a9-3516-42a2-90de-8483efcf4567" userProvider="AD" userName="Catherine Andersson"/>
        <t:Anchor>
          <t:Comment id="670138001"/>
        </t:Anchor>
        <t:Assign userId="S::melissa.zupanc@volvo.com::e69d2627-b2d2-4ccf-b7b8-8e9170e4d65f" userProvider="AD" userName="Melissa Zupanc"/>
      </t:Event>
      <t:Event id="{319338D1-5E59-400D-BFC1-954A7B7666F3}" time="2025-01-09T13:20:20.259Z">
        <t:Attribution userId="S::catherine.andersson@volvo.com::1c8949a9-3516-42a2-90de-8483efcf4567" userProvider="AD" userName="Catherine Andersson"/>
        <t:Anchor>
          <t:Comment id="670138001"/>
        </t:Anchor>
        <t:SetTitle title="@Melissa Zupanc to come back if will have one common or 2 separate and the spokesperson"/>
      </t:Event>
    </t:History>
  </t:Task>
  <t:Task id="{D0CB88F9-1250-41BF-A88D-2AF20ED4C265}">
    <t:Anchor>
      <t:Comment id="1550711163"/>
    </t:Anchor>
    <t:History>
      <t:Event id="{75A19C82-BA77-46A3-AF55-1BA8047E843B}" time="2025-01-17T11:43:44.501Z">
        <t:Attribution userId="S::catherine.andersson@volvo.com::1c8949a9-3516-42a2-90de-8483efcf4567" userProvider="AD" userName="Catherine Andersson"/>
        <t:Anchor>
          <t:Comment id="1550711163"/>
        </t:Anchor>
        <t:Create/>
      </t:Event>
      <t:Event id="{80E99B61-BF0D-40A6-9F62-D7D4E03BA0D8}" time="2025-01-17T11:43:44.501Z">
        <t:Attribution userId="S::catherine.andersson@volvo.com::1c8949a9-3516-42a2-90de-8483efcf4567" userProvider="AD" userName="Catherine Andersson"/>
        <t:Anchor>
          <t:Comment id="1550711163"/>
        </t:Anchor>
        <t:Assign userId="S::remi.teysseire@volvo.com::c1fdf8c7-10a7-4912-b8ea-70c9be327e33" userProvider="AD" userName="Remi Teysseire"/>
      </t:Event>
      <t:Event id="{F6DC430F-7CFB-4FCF-9D21-A09361082B7B}" time="2025-01-17T11:43:44.501Z">
        <t:Attribution userId="S::catherine.andersson@volvo.com::1c8949a9-3516-42a2-90de-8483efcf4567" userProvider="AD" userName="Catherine Andersson"/>
        <t:Anchor>
          <t:Comment id="1550711163"/>
        </t:Anchor>
        <t:SetTitle title="@Remi Teysseire do we say 23-26 ton or 22 to 26?"/>
      </t:Event>
      <t:Event id="{7A83C288-F4C4-B74E-ADDE-5FB4F11A74DB}" time="2025-01-20T09:25:10.411Z">
        <t:Attribution userId="S::daisyjestico@oliver.agency::77c90556-817c-4794-9fd3-993d443f10d8" userProvider="AD" userName="Daisy Jestico"/>
        <t:Progress percentComplete="100"/>
      </t:Event>
    </t:History>
  </t:Task>
  <t:Task id="{DB161DA4-6367-4214-981E-02710E26295C}">
    <t:Anchor>
      <t:Comment id="341844260"/>
    </t:Anchor>
    <t:History>
      <t:Event id="{804C129D-122B-4D77-B79B-4843D84E61F5}" time="2025-01-17T11:37:23.748Z">
        <t:Attribution userId="S::catherine.andersson@volvo.com::1c8949a9-3516-42a2-90de-8483efcf4567" userProvider="AD" userName="Catherine Andersson"/>
        <t:Anchor>
          <t:Comment id="341844260"/>
        </t:Anchor>
        <t:Create/>
      </t:Event>
      <t:Event id="{C9DEB972-FD9B-4642-AC49-0ACE52757DB2}" time="2025-01-17T11:37:23.748Z">
        <t:Attribution userId="S::catherine.andersson@volvo.com::1c8949a9-3516-42a2-90de-8483efcf4567" userProvider="AD" userName="Catherine Andersson"/>
        <t:Anchor>
          <t:Comment id="341844260"/>
        </t:Anchor>
        <t:Assign userId="S::sara.riutta@volvo.com::bdaf31b4-d81b-491a-8a42-712d7b5950f7" userProvider="AD" userName="Sara Riutta"/>
      </t:Event>
      <t:Event id="{B4269DE5-5D5E-4F80-967F-0F879CA4333E}" time="2025-01-17T11:37:23.748Z">
        <t:Attribution userId="S::catherine.andersson@volvo.com::1c8949a9-3516-42a2-90de-8483efcf4567" userProvider="AD" userName="Catherine Andersson"/>
        <t:Anchor>
          <t:Comment id="341844260"/>
        </t:Anchor>
        <t:SetTitle title="@Sara Riutta"/>
      </t:Event>
    </t:History>
  </t:Task>
</t:Tasks>
</file>

<file path=word/theme/theme1.xml><?xml version="1.0" encoding="utf-8"?>
<a:theme xmlns:a="http://schemas.openxmlformats.org/drawingml/2006/main" name="vcc">
  <a:themeElements>
    <a:clrScheme name="Volvo 2021">
      <a:dk1>
        <a:srgbClr val="000000"/>
      </a:dk1>
      <a:lt1>
        <a:srgbClr val="FFFFFF"/>
      </a:lt1>
      <a:dk2>
        <a:srgbClr val="53565A"/>
      </a:dk2>
      <a:lt2>
        <a:srgbClr val="E8E5E3"/>
      </a:lt2>
      <a:accent1>
        <a:srgbClr val="202A44"/>
      </a:accent1>
      <a:accent2>
        <a:srgbClr val="A7A8A9"/>
      </a:accent2>
      <a:accent3>
        <a:srgbClr val="8DC9BF"/>
      </a:accent3>
      <a:accent4>
        <a:srgbClr val="678C96"/>
      </a:accent4>
      <a:accent5>
        <a:srgbClr val="A8D46B"/>
      </a:accent5>
      <a:accent6>
        <a:srgbClr val="53565A"/>
      </a:accent6>
      <a:hlink>
        <a:srgbClr val="396976"/>
      </a:hlink>
      <a:folHlink>
        <a:srgbClr val="96B0B6"/>
      </a:folHlink>
    </a:clrScheme>
    <a:fontScheme name="Volvo Novum">
      <a:majorFont>
        <a:latin typeface="Volvo Novum"/>
        <a:ea typeface=""/>
        <a:cs typeface=""/>
      </a:majorFont>
      <a:minorFont>
        <a:latin typeface="Volvo Novum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TURABIAN.XSL" StyleName="Turabian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Collaboration Document" ma:contentTypeID="0x0101007A60771C5753A247A9E629B69FD0F51E0800B90AF8087A2A8A4BB5BBAE4F9F19ECCB" ma:contentTypeVersion="16" ma:contentTypeDescription="Create a new document." ma:contentTypeScope="" ma:versionID="0e7837696460a5bb1ae5156ea33f7e49">
  <xsd:schema xmlns:xsd="http://www.w3.org/2001/XMLSchema" xmlns:xs="http://www.w3.org/2001/XMLSchema" xmlns:p="http://schemas.microsoft.com/office/2006/metadata/properties" xmlns:ns2="c191541b-c1aa-4255-aa9e-68d03ff30588" xmlns:ns3="9b658ece-b115-4113-9cfb-1fdb30d61f07" targetNamespace="http://schemas.microsoft.com/office/2006/metadata/properties" ma:root="true" ma:fieldsID="17db5983e01744b5084b817d53a011da" ns2:_="" ns3:_="">
    <xsd:import namespace="c191541b-c1aa-4255-aa9e-68d03ff30588"/>
    <xsd:import namespace="9b658ece-b115-4113-9cfb-1fdb30d61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91541b-c1aa-4255-aa9e-68d03ff3058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1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658ece-b115-4113-9cfb-1fdb30d61f07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A459F90-D3F3-47D7-A294-4F716160DA4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204A6DB-F9AA-43AA-9BB4-A71315B4FA0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4BB58B3-B1F4-4FE0-BE71-53D31E1600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9D4825CF-18E5-45BC-9ACA-EF45395846A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91541b-c1aa-4255-aa9e-68d03ff30588"/>
    <ds:schemaRef ds:uri="9b658ece-b115-4113-9cfb-1fdb30d61f0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Volvo Spread general - with Header.dotx</Template>
  <TotalTime>0</TotalTime>
  <Pages>4</Pages>
  <Words>767</Words>
  <Characters>4836</Characters>
  <Application>Microsoft Office Word</Application>
  <DocSecurity>0</DocSecurity>
  <Lines>40</Lines>
  <Paragraphs>11</Paragraphs>
  <ScaleCrop>false</ScaleCrop>
  <Company/>
  <LinksUpToDate>false</LinksUpToDate>
  <CharactersWithSpaces>5592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Daisy Jestico</dc:creator>
  <cp:keywords>, docId:6DC3BB43D89645384A1EEC043DB05D95</cp:keywords>
  <dc:description/>
  <cp:lastModifiedBy>Sandra Jansen</cp:lastModifiedBy>
  <cp:revision>27</cp:revision>
  <cp:lastPrinted>2024-09-06T07:25:00Z</cp:lastPrinted>
  <dcterms:created xsi:type="dcterms:W3CDTF">2025-02-03T13:20:00Z</dcterms:created>
  <dcterms:modified xsi:type="dcterms:W3CDTF">2025-02-14T15:42:00Z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0x0101007A60771C5753A247A9E629B69FD0F51E0800B90AF8087A2A8A4BB5BBAE4F9F19ECCB</vt:lpwstr>
  </property>
  <property fmtid="{D5CDD505-2E9C-101B-9397-08002B2CF9AE}" pid="3" name="MSIP_Label_19540963-e559-4020-8a90-fe8a502c2801_Enabled">
    <vt:lpwstr>true</vt:lpwstr>
  </property>
  <property fmtid="{D5CDD505-2E9C-101B-9397-08002B2CF9AE}" pid="4" name="MSIP_Label_19540963-e559-4020-8a90-fe8a502c2801_SetDate">
    <vt:lpwstr>2021-09-29T14:49:00Z</vt:lpwstr>
  </property>
  <property fmtid="{D5CDD505-2E9C-101B-9397-08002B2CF9AE}" pid="5" name="MSIP_Label_19540963-e559-4020-8a90-fe8a502c2801_Method">
    <vt:lpwstr>Standard</vt:lpwstr>
  </property>
  <property fmtid="{D5CDD505-2E9C-101B-9397-08002B2CF9AE}" pid="6" name="MSIP_Label_19540963-e559-4020-8a90-fe8a502c2801_Name">
    <vt:lpwstr>19540963-e559-4020-8a90-fe8a502c2801</vt:lpwstr>
  </property>
  <property fmtid="{D5CDD505-2E9C-101B-9397-08002B2CF9AE}" pid="7" name="MSIP_Label_19540963-e559-4020-8a90-fe8a502c2801_SiteId">
    <vt:lpwstr>f25493ae-1c98-41d7-8a33-0be75f5fe603</vt:lpwstr>
  </property>
  <property fmtid="{D5CDD505-2E9C-101B-9397-08002B2CF9AE}" pid="8" name="MSIP_Label_19540963-e559-4020-8a90-fe8a502c2801_ActionId">
    <vt:lpwstr>ede12d0b-254a-447d-9529-f9ec4123ab1c</vt:lpwstr>
  </property>
  <property fmtid="{D5CDD505-2E9C-101B-9397-08002B2CF9AE}" pid="9" name="MSIP_Label_19540963-e559-4020-8a90-fe8a502c2801_ContentBits">
    <vt:lpwstr>0</vt:lpwstr>
  </property>
  <property fmtid="{D5CDD505-2E9C-101B-9397-08002B2CF9AE}" pid="10" name="MediaServiceImageTags">
    <vt:lpwstr/>
  </property>
</Properties>
</file>